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08776" w14:textId="3F336B6E" w:rsidR="00D35B4A" w:rsidRPr="00B069D6" w:rsidRDefault="00681871" w:rsidP="00D35B4A">
      <w:pPr>
        <w:pStyle w:val="aff6"/>
        <w:rPr>
          <w:rFonts w:eastAsia="SimSun"/>
          <w:bCs w:val="0"/>
          <w:color w:val="FF0000"/>
          <w:sz w:val="24"/>
          <w:lang w:eastAsia="zh-CN"/>
        </w:rPr>
      </w:pPr>
      <w:bookmarkStart w:id="0" w:name="_Hlk68084038"/>
      <w:bookmarkStart w:id="1" w:name="_Ref399006623"/>
      <w:bookmarkStart w:id="2" w:name="_Toc92513360"/>
      <w:bookmarkEnd w:id="0"/>
      <w:r w:rsidRPr="00681871">
        <w:rPr>
          <w:rFonts w:eastAsia="SimSun"/>
          <w:bCs w:val="0"/>
          <w:sz w:val="24"/>
          <w:lang w:eastAsia="zh-CN"/>
        </w:rPr>
        <w:t>3GPP TSG-RAN WG4 Meeting #9</w:t>
      </w:r>
      <w:r w:rsidR="00373CA3">
        <w:rPr>
          <w:rFonts w:eastAsiaTheme="minorEastAsia" w:cs="Arial"/>
          <w:bCs w:val="0"/>
          <w:sz w:val="24"/>
          <w:lang w:eastAsia="ja-JP"/>
        </w:rPr>
        <w:t>8</w:t>
      </w:r>
      <w:r w:rsidRPr="00165613">
        <w:rPr>
          <w:rFonts w:eastAsia="SimSun" w:cs="Arial"/>
          <w:bCs w:val="0"/>
          <w:sz w:val="24"/>
          <w:lang w:eastAsia="zh-CN"/>
        </w:rPr>
        <w:t>-</w:t>
      </w:r>
      <w:r w:rsidR="00373CA3">
        <w:rPr>
          <w:rFonts w:eastAsia="SimSun" w:cs="Arial"/>
          <w:bCs w:val="0"/>
          <w:sz w:val="24"/>
          <w:lang w:eastAsia="zh-CN"/>
        </w:rPr>
        <w:t>bis-</w:t>
      </w:r>
      <w:r w:rsidRPr="00681871">
        <w:rPr>
          <w:rFonts w:eastAsia="SimSun"/>
          <w:bCs w:val="0"/>
          <w:sz w:val="24"/>
          <w:lang w:eastAsia="zh-CN"/>
        </w:rPr>
        <w:t>e</w:t>
      </w:r>
      <w:r w:rsidR="00EA1114">
        <w:rPr>
          <w:rFonts w:eastAsia="SimSun"/>
          <w:bCs w:val="0"/>
          <w:sz w:val="24"/>
          <w:lang w:eastAsia="zh-CN"/>
        </w:rPr>
        <w:tab/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 </w:t>
      </w:r>
      <w:r w:rsidR="00780278" w:rsidRPr="00213D02">
        <w:rPr>
          <w:rFonts w:eastAsia="SimSun"/>
          <w:bCs w:val="0"/>
          <w:sz w:val="24"/>
          <w:lang w:eastAsia="zh-CN"/>
        </w:rPr>
        <w:t>R4-2</w:t>
      </w:r>
      <w:r w:rsidR="00B069D6" w:rsidRPr="00213D02">
        <w:rPr>
          <w:rFonts w:eastAsia="SimSun"/>
          <w:bCs w:val="0"/>
          <w:sz w:val="24"/>
          <w:lang w:eastAsia="zh-CN"/>
        </w:rPr>
        <w:t>1</w:t>
      </w:r>
      <w:r w:rsidR="00213D02" w:rsidRPr="00213D02">
        <w:rPr>
          <w:rFonts w:eastAsia="SimSun"/>
          <w:bCs w:val="0"/>
          <w:sz w:val="24"/>
          <w:lang w:eastAsia="zh-CN"/>
        </w:rPr>
        <w:t>04658</w:t>
      </w:r>
    </w:p>
    <w:p w14:paraId="71E970B6" w14:textId="09A1BF6C" w:rsidR="00524F35" w:rsidRPr="0031507F" w:rsidRDefault="00681871" w:rsidP="00524F3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  <w:lang w:val="en-US"/>
        </w:rPr>
      </w:pPr>
      <w:bookmarkStart w:id="3" w:name="OLE_LINK49"/>
      <w:r w:rsidRPr="00681871">
        <w:rPr>
          <w:rFonts w:cs="Arial"/>
          <w:sz w:val="24"/>
          <w:szCs w:val="24"/>
          <w:lang w:val="en-US"/>
        </w:rPr>
        <w:t xml:space="preserve">Electronic Meeting, </w:t>
      </w:r>
      <w:r w:rsidR="00373CA3">
        <w:rPr>
          <w:rFonts w:cs="Arial"/>
          <w:sz w:val="24"/>
          <w:szCs w:val="24"/>
          <w:lang w:val="en-US"/>
        </w:rPr>
        <w:t>12</w:t>
      </w:r>
      <w:r w:rsidR="00EA1114" w:rsidRPr="0031507F">
        <w:rPr>
          <w:rFonts w:cs="Arial"/>
          <w:sz w:val="24"/>
          <w:szCs w:val="24"/>
          <w:lang w:val="en-US"/>
        </w:rPr>
        <w:t xml:space="preserve"> </w:t>
      </w:r>
      <w:r w:rsidR="00373CA3">
        <w:rPr>
          <w:rFonts w:cs="Arial"/>
          <w:sz w:val="24"/>
          <w:szCs w:val="24"/>
          <w:lang w:val="en-US"/>
        </w:rPr>
        <w:t>Apr</w:t>
      </w:r>
      <w:r w:rsidRPr="0031507F">
        <w:rPr>
          <w:rFonts w:cs="Arial"/>
          <w:sz w:val="24"/>
          <w:szCs w:val="24"/>
          <w:lang w:val="en-US"/>
        </w:rPr>
        <w:t xml:space="preserve"> – </w:t>
      </w:r>
      <w:r w:rsidR="00C3655C">
        <w:rPr>
          <w:rFonts w:cs="Arial"/>
          <w:sz w:val="24"/>
          <w:szCs w:val="24"/>
          <w:lang w:val="en-US"/>
        </w:rPr>
        <w:t>20</w:t>
      </w:r>
      <w:r w:rsidRPr="0031507F">
        <w:rPr>
          <w:rFonts w:cs="Arial"/>
          <w:sz w:val="24"/>
          <w:szCs w:val="24"/>
          <w:lang w:val="en-US"/>
        </w:rPr>
        <w:t xml:space="preserve"> </w:t>
      </w:r>
      <w:r w:rsidR="00C3655C">
        <w:rPr>
          <w:rFonts w:cs="Arial"/>
          <w:sz w:val="24"/>
          <w:szCs w:val="24"/>
          <w:lang w:val="en-US"/>
        </w:rPr>
        <w:t>Apr</w:t>
      </w:r>
      <w:r w:rsidRPr="0031507F">
        <w:rPr>
          <w:rFonts w:cs="Arial"/>
          <w:sz w:val="24"/>
          <w:szCs w:val="24"/>
          <w:lang w:val="en-US"/>
        </w:rPr>
        <w:t>, 202</w:t>
      </w:r>
      <w:bookmarkEnd w:id="3"/>
      <w:r w:rsidR="00C3655C">
        <w:rPr>
          <w:rFonts w:cs="Arial"/>
          <w:sz w:val="24"/>
          <w:szCs w:val="24"/>
          <w:lang w:val="en-US"/>
        </w:rPr>
        <w:t>1</w:t>
      </w:r>
    </w:p>
    <w:p w14:paraId="2395F4D3" w14:textId="77777777" w:rsidR="005929A6" w:rsidRPr="00165613" w:rsidRDefault="005929A6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</w:p>
    <w:p w14:paraId="4ADDFC1F" w14:textId="6D36902D" w:rsidR="005929A6" w:rsidRPr="00EF6E7D" w:rsidRDefault="005929A6" w:rsidP="005929A6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 xml:space="preserve">Source: </w:t>
      </w:r>
      <w:r w:rsidRPr="002F1914">
        <w:rPr>
          <w:rFonts w:ascii="Arial" w:hAnsi="Arial" w:cs="Arial"/>
          <w:b/>
        </w:rPr>
        <w:tab/>
      </w:r>
      <w:r w:rsidR="0031507F" w:rsidRPr="00EF6E7D">
        <w:rPr>
          <w:rFonts w:ascii="Arial" w:hAnsi="Arial" w:cs="Arial"/>
        </w:rPr>
        <w:t>Murata Manufacturing Co Ltd.</w:t>
      </w:r>
    </w:p>
    <w:p w14:paraId="411E1750" w14:textId="249833AC" w:rsidR="005929A6" w:rsidRPr="00EF6E7D" w:rsidRDefault="005929A6" w:rsidP="00987DF6">
      <w:pPr>
        <w:ind w:left="1985" w:hanging="1985"/>
        <w:rPr>
          <w:rFonts w:ascii="Arial" w:hAnsi="Arial" w:cs="Arial"/>
          <w:b/>
        </w:rPr>
      </w:pPr>
      <w:r w:rsidRPr="002F1914">
        <w:rPr>
          <w:rFonts w:ascii="Arial" w:hAnsi="Arial" w:cs="Arial"/>
          <w:b/>
        </w:rPr>
        <w:t>Title:</w:t>
      </w:r>
      <w:r w:rsidRPr="002F1914">
        <w:rPr>
          <w:rFonts w:ascii="Arial" w:hAnsi="Arial" w:cs="Arial"/>
        </w:rPr>
        <w:t xml:space="preserve"> 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>REFSENS of n</w:t>
      </w:r>
      <w:r w:rsidR="00621D20">
        <w:rPr>
          <w:rFonts w:ascii="Arial" w:hAnsi="Arial" w:cs="Arial"/>
        </w:rPr>
        <w:t>2</w:t>
      </w:r>
      <w:r w:rsidR="00EF6E7D" w:rsidRPr="00EF6E7D">
        <w:rPr>
          <w:rFonts w:ascii="Arial" w:hAnsi="Arial" w:cs="Arial"/>
        </w:rPr>
        <w:t xml:space="preserve"> </w:t>
      </w:r>
      <w:r w:rsidR="00B65CFE">
        <w:rPr>
          <w:rFonts w:ascii="Arial" w:hAnsi="Arial" w:cs="Arial"/>
        </w:rPr>
        <w:t xml:space="preserve">for </w:t>
      </w:r>
      <w:r w:rsidR="007C3F0C" w:rsidRPr="007C3F0C">
        <w:rPr>
          <w:rFonts w:ascii="Arial" w:eastAsiaTheme="minorEastAsia" w:hAnsi="Arial" w:cs="Arial"/>
          <w:lang w:eastAsia="ja-JP"/>
        </w:rPr>
        <w:t>30_40</w:t>
      </w:r>
      <w:r w:rsidR="00B069D6">
        <w:rPr>
          <w:rFonts w:ascii="Arial" w:hAnsi="Arial" w:cs="Arial"/>
        </w:rPr>
        <w:t>MHz</w:t>
      </w:r>
      <w:r w:rsidR="00B65CFE">
        <w:rPr>
          <w:rFonts w:ascii="Arial" w:hAnsi="Arial" w:cs="Arial"/>
        </w:rPr>
        <w:t xml:space="preserve"> channel bandwidth</w:t>
      </w:r>
    </w:p>
    <w:p w14:paraId="3A71410A" w14:textId="793452C3" w:rsidR="004124E7" w:rsidRPr="00852FEE" w:rsidRDefault="005929A6" w:rsidP="001B2D04">
      <w:pPr>
        <w:tabs>
          <w:tab w:val="left" w:pos="1985"/>
        </w:tabs>
        <w:rPr>
          <w:rFonts w:ascii="Arial" w:eastAsia="SimSun" w:hAnsi="Arial" w:cs="Arial"/>
          <w:color w:val="00B0F0"/>
          <w:lang w:eastAsia="zh-CN"/>
        </w:rPr>
      </w:pPr>
      <w:r w:rsidRPr="002F1914">
        <w:rPr>
          <w:rFonts w:ascii="Arial" w:hAnsi="Arial" w:cs="Arial"/>
          <w:b/>
        </w:rPr>
        <w:t>Agen</w:t>
      </w:r>
      <w:r w:rsidR="007B3E89" w:rsidRPr="002F1914">
        <w:rPr>
          <w:rFonts w:ascii="Arial" w:eastAsia="SimSun" w:hAnsi="Arial" w:cs="Arial" w:hint="eastAsia"/>
          <w:b/>
          <w:lang w:eastAsia="zh-CN"/>
        </w:rPr>
        <w:t>d</w:t>
      </w:r>
      <w:r w:rsidRPr="002F1914">
        <w:rPr>
          <w:rFonts w:ascii="Arial" w:hAnsi="Arial" w:cs="Arial"/>
          <w:b/>
        </w:rPr>
        <w:t>a Item:</w:t>
      </w:r>
      <w:r w:rsidR="00291E51" w:rsidRPr="002F1914">
        <w:rPr>
          <w:rFonts w:ascii="Arial" w:hAnsi="Arial" w:cs="Arial"/>
        </w:rPr>
        <w:tab/>
      </w:r>
      <w:r w:rsidR="001B2D04" w:rsidRPr="001B2D04">
        <w:rPr>
          <w:rFonts w:ascii="Arial" w:hAnsi="Arial" w:cs="Arial"/>
        </w:rPr>
        <w:t>7.24.2.1</w:t>
      </w:r>
      <w:r w:rsidR="001B2D04">
        <w:rPr>
          <w:rFonts w:ascii="Arial" w:hAnsi="Arial" w:cs="Arial"/>
        </w:rPr>
        <w:t xml:space="preserve"> </w:t>
      </w:r>
      <w:r w:rsidR="001B2D04" w:rsidRPr="001B2D04">
        <w:rPr>
          <w:rFonts w:ascii="Arial" w:hAnsi="Arial" w:cs="Arial"/>
        </w:rPr>
        <w:t>Reference sensitivity</w:t>
      </w:r>
      <w:r w:rsidR="001B2D04">
        <w:rPr>
          <w:rFonts w:ascii="Arial" w:hAnsi="Arial" w:cs="Arial"/>
        </w:rPr>
        <w:t xml:space="preserve"> </w:t>
      </w:r>
      <w:r w:rsidR="001B2D04" w:rsidRPr="001B2D04">
        <w:rPr>
          <w:rFonts w:ascii="Arial" w:hAnsi="Arial" w:cs="Arial"/>
        </w:rPr>
        <w:t>[NR_bands_R17_BWs -Core]</w:t>
      </w:r>
    </w:p>
    <w:p w14:paraId="25D8E278" w14:textId="2EE3A8B1" w:rsidR="005929A6" w:rsidRPr="00EF6E7D" w:rsidRDefault="005929A6" w:rsidP="007F2CE5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>Document for: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>Approval</w:t>
      </w:r>
    </w:p>
    <w:bookmarkEnd w:id="1"/>
    <w:bookmarkEnd w:id="2"/>
    <w:p w14:paraId="0C74D42A" w14:textId="77777777" w:rsidR="00FC0076" w:rsidRPr="00B5214B" w:rsidRDefault="007726F1" w:rsidP="004065E5">
      <w:pPr>
        <w:pStyle w:val="1"/>
        <w:rPr>
          <w:sz w:val="32"/>
          <w:szCs w:val="18"/>
        </w:rPr>
      </w:pPr>
      <w:r w:rsidRPr="00B5214B">
        <w:rPr>
          <w:sz w:val="32"/>
          <w:szCs w:val="18"/>
        </w:rPr>
        <w:t>Introduction</w:t>
      </w:r>
    </w:p>
    <w:p w14:paraId="5970E40A" w14:textId="51536EE5" w:rsidR="00852FEE" w:rsidRPr="00B5214B" w:rsidRDefault="00852FEE" w:rsidP="00B5214B">
      <w:pPr>
        <w:ind w:firstLineChars="50" w:firstLine="110"/>
        <w:jc w:val="both"/>
        <w:rPr>
          <w:rFonts w:ascii="Arial" w:eastAsia="SimSun" w:hAnsi="Arial" w:cs="Arial"/>
          <w:sz w:val="22"/>
          <w:lang w:eastAsia="zh-CN"/>
        </w:rPr>
      </w:pPr>
      <w:r w:rsidRPr="00B5214B">
        <w:rPr>
          <w:rFonts w:ascii="Arial" w:hAnsi="Arial" w:cs="Arial"/>
          <w:sz w:val="22"/>
          <w:lang w:eastAsia="ko-KR"/>
        </w:rPr>
        <w:t xml:space="preserve">In this contribution, we provide </w:t>
      </w:r>
      <w:r w:rsidR="0013756A" w:rsidRPr="00B5214B">
        <w:rPr>
          <w:rFonts w:ascii="Arial" w:hAnsi="Arial" w:cs="Arial"/>
          <w:sz w:val="22"/>
          <w:lang w:eastAsia="ko-KR"/>
        </w:rPr>
        <w:t>Tx noise measurement results and MSD estimation</w:t>
      </w:r>
      <w:r w:rsidR="007C3F0C">
        <w:rPr>
          <w:rFonts w:ascii="Arial" w:hAnsi="Arial" w:cs="Arial"/>
          <w:sz w:val="22"/>
          <w:lang w:eastAsia="ko-KR"/>
        </w:rPr>
        <w:t xml:space="preserve"> for REFSENS specifying of n2 with 30MHz and 40MHz CBW</w:t>
      </w:r>
      <w:r w:rsidR="0013756A" w:rsidRPr="00B5214B">
        <w:rPr>
          <w:rFonts w:ascii="Arial" w:hAnsi="Arial" w:cs="Arial"/>
          <w:sz w:val="22"/>
          <w:lang w:eastAsia="ko-KR"/>
        </w:rPr>
        <w:t>.</w:t>
      </w:r>
    </w:p>
    <w:p w14:paraId="36FCE3CC" w14:textId="0E019B75" w:rsidR="00B069D6" w:rsidRDefault="00B069D6" w:rsidP="00621D20">
      <w:pPr>
        <w:pStyle w:val="1"/>
        <w:rPr>
          <w:szCs w:val="32"/>
        </w:rPr>
      </w:pPr>
      <w:r>
        <w:rPr>
          <w:szCs w:val="32"/>
        </w:rPr>
        <w:t>WF Revie</w:t>
      </w:r>
      <w:r w:rsidR="00ED1993">
        <w:rPr>
          <w:szCs w:val="32"/>
        </w:rPr>
        <w:t>w</w:t>
      </w:r>
    </w:p>
    <w:p w14:paraId="1F64BC7E" w14:textId="4E8E65F6" w:rsidR="00ED1993" w:rsidRPr="00B367F4" w:rsidRDefault="008C729B" w:rsidP="00ED1993">
      <w:pPr>
        <w:pStyle w:val="aff7"/>
        <w:numPr>
          <w:ilvl w:val="0"/>
          <w:numId w:val="30"/>
        </w:numPr>
        <w:adjustRightInd w:val="0"/>
        <w:snapToGrid w:val="0"/>
        <w:ind w:leftChars="75" w:left="180" w:firstLineChars="0" w:firstLine="0"/>
        <w:rPr>
          <w:rFonts w:ascii="Arial" w:eastAsiaTheme="minorEastAsia" w:hAnsi="Arial" w:cs="Arial"/>
          <w:sz w:val="22"/>
          <w:szCs w:val="22"/>
          <w:lang w:eastAsia="ja-JP"/>
        </w:rPr>
      </w:pPr>
      <w:r w:rsidRPr="00B367F4">
        <w:rPr>
          <w:rFonts w:ascii="Arial" w:eastAsiaTheme="minorEastAsia" w:hAnsi="Arial" w:cs="Arial"/>
          <w:sz w:val="22"/>
          <w:szCs w:val="22"/>
          <w:lang w:eastAsia="ja-JP"/>
        </w:rPr>
        <w:t xml:space="preserve">The following comment was described in </w:t>
      </w:r>
      <w:r w:rsidR="00ED1993" w:rsidRPr="00B367F4">
        <w:rPr>
          <w:rFonts w:ascii="Arial" w:eastAsiaTheme="minorEastAsia" w:hAnsi="Arial" w:cs="Arial"/>
          <w:sz w:val="22"/>
          <w:szCs w:val="22"/>
          <w:lang w:eastAsia="ja-JP"/>
        </w:rPr>
        <w:t>WF [</w:t>
      </w:r>
      <w:r w:rsidRPr="00B367F4">
        <w:rPr>
          <w:rFonts w:ascii="Arial" w:eastAsiaTheme="minorEastAsia" w:hAnsi="Arial" w:cs="Arial"/>
          <w:sz w:val="22"/>
          <w:szCs w:val="22"/>
          <w:lang w:eastAsia="ja-JP"/>
        </w:rPr>
        <w:t>1</w:t>
      </w:r>
      <w:r w:rsidR="00ED1993" w:rsidRPr="00B367F4">
        <w:rPr>
          <w:rFonts w:ascii="Arial" w:eastAsiaTheme="minorEastAsia" w:hAnsi="Arial" w:cs="Arial"/>
          <w:sz w:val="22"/>
          <w:szCs w:val="22"/>
          <w:lang w:eastAsia="ja-JP"/>
        </w:rPr>
        <w:t>]</w:t>
      </w:r>
      <w:r w:rsidRPr="00B367F4">
        <w:rPr>
          <w:rFonts w:ascii="Arial" w:eastAsiaTheme="minorEastAsia" w:hAnsi="Arial" w:cs="Arial"/>
          <w:sz w:val="22"/>
          <w:szCs w:val="22"/>
          <w:lang w:eastAsia="ja-JP"/>
        </w:rPr>
        <w:t>.</w:t>
      </w:r>
    </w:p>
    <w:p w14:paraId="096634E8" w14:textId="77777777" w:rsidR="008C729B" w:rsidRPr="00ED1993" w:rsidRDefault="008C729B" w:rsidP="008C729B">
      <w:pPr>
        <w:pStyle w:val="aff7"/>
        <w:adjustRightInd w:val="0"/>
        <w:snapToGrid w:val="0"/>
        <w:ind w:left="180" w:firstLineChars="0" w:firstLine="0"/>
        <w:rPr>
          <w:rFonts w:ascii="Arial" w:eastAsiaTheme="minorEastAsia" w:hAnsi="Arial" w:cs="Arial"/>
          <w:lang w:eastAsia="ja-JP"/>
        </w:rPr>
      </w:pPr>
    </w:p>
    <w:p w14:paraId="4CB537C5" w14:textId="77777777" w:rsidR="008C729B" w:rsidRPr="008C729B" w:rsidRDefault="008C729B" w:rsidP="008C729B">
      <w:pPr>
        <w:numPr>
          <w:ilvl w:val="1"/>
          <w:numId w:val="34"/>
        </w:numPr>
        <w:rPr>
          <w:rFonts w:ascii="Arial" w:eastAsiaTheme="minorEastAsia" w:hAnsi="Arial" w:cs="Arial"/>
          <w:b/>
          <w:bCs/>
          <w:lang w:eastAsia="ja-JP"/>
        </w:rPr>
      </w:pPr>
      <w:r w:rsidRPr="008C729B">
        <w:rPr>
          <w:rFonts w:ascii="Arial" w:eastAsiaTheme="minorEastAsia" w:hAnsi="Arial" w:cs="Arial"/>
          <w:b/>
          <w:bCs/>
          <w:lang w:eastAsia="ja-JP"/>
        </w:rPr>
        <w:t>Agree to UL config and REFSENS values above for n2 25MHz</w:t>
      </w:r>
    </w:p>
    <w:p w14:paraId="5F296951" w14:textId="77777777" w:rsidR="008C729B" w:rsidRPr="008C729B" w:rsidRDefault="008C729B" w:rsidP="008C729B">
      <w:pPr>
        <w:numPr>
          <w:ilvl w:val="1"/>
          <w:numId w:val="34"/>
        </w:numPr>
        <w:rPr>
          <w:rFonts w:ascii="Arial" w:eastAsiaTheme="minorEastAsia" w:hAnsi="Arial" w:cs="Arial"/>
          <w:b/>
          <w:bCs/>
          <w:lang w:eastAsia="ja-JP"/>
        </w:rPr>
      </w:pPr>
      <w:r w:rsidRPr="008C729B">
        <w:rPr>
          <w:rFonts w:ascii="Arial" w:eastAsiaTheme="minorEastAsia" w:hAnsi="Arial" w:cs="Arial"/>
          <w:b/>
          <w:bCs/>
          <w:lang w:eastAsia="ja-JP"/>
        </w:rPr>
        <w:t>MSD for n2 30 and 40MHz to be finalized in next meeting</w:t>
      </w:r>
    </w:p>
    <w:p w14:paraId="52BA1FB7" w14:textId="77777777" w:rsidR="008C729B" w:rsidRPr="008C729B" w:rsidRDefault="008C729B" w:rsidP="008C729B">
      <w:pPr>
        <w:numPr>
          <w:ilvl w:val="1"/>
          <w:numId w:val="34"/>
        </w:numPr>
        <w:rPr>
          <w:rFonts w:ascii="Arial" w:eastAsiaTheme="minorEastAsia" w:hAnsi="Arial" w:cs="Arial"/>
          <w:b/>
          <w:bCs/>
          <w:lang w:eastAsia="ja-JP"/>
        </w:rPr>
      </w:pPr>
      <w:r w:rsidRPr="008C729B">
        <w:rPr>
          <w:rFonts w:ascii="Arial" w:eastAsiaTheme="minorEastAsia" w:hAnsi="Arial" w:cs="Arial"/>
          <w:b/>
          <w:bCs/>
          <w:lang w:eastAsia="ja-JP"/>
        </w:rPr>
        <w:t>Companies encouraged to bring UL config proposal and analysis for REFSENS at next meeting for 30 and 40MHz</w:t>
      </w:r>
    </w:p>
    <w:p w14:paraId="6EB59278" w14:textId="47EA71F2" w:rsidR="00ED1993" w:rsidRDefault="00ED1993" w:rsidP="00ED1993">
      <w:pPr>
        <w:rPr>
          <w:rFonts w:eastAsiaTheme="minorEastAsia"/>
          <w:lang w:eastAsia="ja-JP"/>
        </w:rPr>
      </w:pPr>
    </w:p>
    <w:p w14:paraId="08223A1E" w14:textId="5EBBA270" w:rsidR="008C729B" w:rsidRPr="00B367F4" w:rsidRDefault="008C729B" w:rsidP="00ED1993">
      <w:pPr>
        <w:rPr>
          <w:rFonts w:ascii="Arial" w:eastAsiaTheme="minorEastAsia" w:hAnsi="Arial" w:cs="Arial"/>
          <w:sz w:val="22"/>
          <w:szCs w:val="22"/>
          <w:lang w:eastAsia="ja-JP"/>
        </w:rPr>
      </w:pPr>
      <w:r>
        <w:rPr>
          <w:rFonts w:eastAsiaTheme="minorEastAsia" w:hint="eastAsia"/>
          <w:lang w:eastAsia="ja-JP"/>
        </w:rPr>
        <w:t xml:space="preserve"> </w:t>
      </w:r>
      <w:r w:rsidRPr="00B367F4">
        <w:rPr>
          <w:rFonts w:ascii="Arial" w:eastAsiaTheme="minorEastAsia" w:hAnsi="Arial" w:cs="Arial"/>
          <w:sz w:val="22"/>
          <w:szCs w:val="22"/>
          <w:lang w:eastAsia="ja-JP"/>
        </w:rPr>
        <w:t xml:space="preserve">Since the frequency </w:t>
      </w:r>
      <w:r w:rsidR="00F9435D" w:rsidRPr="00B367F4">
        <w:rPr>
          <w:rFonts w:ascii="Arial" w:eastAsiaTheme="minorEastAsia" w:hAnsi="Arial" w:cs="Arial"/>
          <w:sz w:val="22"/>
          <w:szCs w:val="22"/>
          <w:lang w:eastAsia="ja-JP"/>
        </w:rPr>
        <w:t xml:space="preserve">range and duplex offset </w:t>
      </w:r>
      <w:r w:rsidRPr="00B367F4">
        <w:rPr>
          <w:rFonts w:ascii="Arial" w:eastAsiaTheme="minorEastAsia" w:hAnsi="Arial" w:cs="Arial"/>
          <w:sz w:val="22"/>
          <w:szCs w:val="22"/>
          <w:lang w:eastAsia="ja-JP"/>
        </w:rPr>
        <w:t xml:space="preserve">of n2 is almost same with n25, the UL configuration of n25 can be </w:t>
      </w:r>
      <w:r w:rsidR="00F9435D" w:rsidRPr="00B367F4">
        <w:rPr>
          <w:rFonts w:ascii="Arial" w:eastAsiaTheme="minorEastAsia" w:hAnsi="Arial" w:cs="Arial"/>
          <w:sz w:val="22"/>
          <w:szCs w:val="22"/>
          <w:lang w:eastAsia="ja-JP"/>
        </w:rPr>
        <w:t>reuse</w:t>
      </w:r>
      <w:r w:rsidR="00FE59F1">
        <w:rPr>
          <w:rFonts w:ascii="Arial" w:eastAsiaTheme="minorEastAsia" w:hAnsi="Arial" w:cs="Arial"/>
          <w:sz w:val="22"/>
          <w:szCs w:val="22"/>
          <w:lang w:eastAsia="ja-JP"/>
        </w:rPr>
        <w:t>d</w:t>
      </w:r>
      <w:r w:rsidRPr="00B367F4">
        <w:rPr>
          <w:rFonts w:ascii="Arial" w:eastAsiaTheme="minorEastAsia" w:hAnsi="Arial" w:cs="Arial"/>
          <w:sz w:val="22"/>
          <w:szCs w:val="22"/>
          <w:lang w:eastAsia="ja-JP"/>
        </w:rPr>
        <w:t xml:space="preserve"> </w:t>
      </w:r>
      <w:r w:rsidR="00FE59F1">
        <w:rPr>
          <w:rFonts w:ascii="Arial" w:eastAsiaTheme="minorEastAsia" w:hAnsi="Arial" w:cs="Arial"/>
          <w:sz w:val="22"/>
          <w:szCs w:val="22"/>
          <w:lang w:eastAsia="ja-JP"/>
        </w:rPr>
        <w:t>to</w:t>
      </w:r>
      <w:r w:rsidRPr="00B367F4">
        <w:rPr>
          <w:rFonts w:ascii="Arial" w:eastAsiaTheme="minorEastAsia" w:hAnsi="Arial" w:cs="Arial"/>
          <w:sz w:val="22"/>
          <w:szCs w:val="22"/>
          <w:lang w:eastAsia="ja-JP"/>
        </w:rPr>
        <w:t xml:space="preserve"> n2. </w:t>
      </w:r>
    </w:p>
    <w:p w14:paraId="6F8B7572" w14:textId="54258EE6" w:rsidR="00B367F4" w:rsidRPr="00B367F4" w:rsidRDefault="00B367F4" w:rsidP="00ED1993">
      <w:pPr>
        <w:rPr>
          <w:rFonts w:ascii="Arial" w:eastAsiaTheme="minorEastAsia" w:hAnsi="Arial" w:cs="Arial"/>
          <w:sz w:val="22"/>
          <w:szCs w:val="22"/>
          <w:lang w:eastAsia="ja-JP"/>
        </w:rPr>
      </w:pPr>
    </w:p>
    <w:p w14:paraId="670EA77F" w14:textId="77777777" w:rsidR="00AF4FB2" w:rsidRDefault="00B367F4" w:rsidP="00AF4FB2">
      <w:pPr>
        <w:ind w:firstLineChars="50" w:firstLine="110"/>
        <w:rPr>
          <w:rFonts w:ascii="Arial" w:hAnsi="Arial" w:cs="Arial"/>
          <w:b/>
          <w:sz w:val="22"/>
          <w:szCs w:val="22"/>
        </w:rPr>
      </w:pPr>
      <w:r w:rsidRPr="00B367F4">
        <w:rPr>
          <w:rFonts w:ascii="Arial" w:eastAsiaTheme="minorEastAsia" w:hAnsi="Arial" w:cs="Arial" w:hint="eastAsia"/>
          <w:sz w:val="22"/>
          <w:szCs w:val="22"/>
          <w:lang w:eastAsia="ja-JP"/>
        </w:rPr>
        <w:t xml:space="preserve"> </w:t>
      </w:r>
      <w:r w:rsidRPr="00B367F4">
        <w:rPr>
          <w:rFonts w:ascii="Arial" w:hAnsi="Arial" w:cs="Arial"/>
          <w:b/>
          <w:sz w:val="22"/>
          <w:szCs w:val="22"/>
        </w:rPr>
        <w:t xml:space="preserve">Proposal 1: </w:t>
      </w:r>
    </w:p>
    <w:p w14:paraId="28FBA5C9" w14:textId="23529C65" w:rsidR="00AF4FB2" w:rsidRPr="00AF4FB2" w:rsidRDefault="00AF4FB2" w:rsidP="00AF4FB2">
      <w:pPr>
        <w:ind w:firstLineChars="150" w:firstLine="330"/>
        <w:rPr>
          <w:rFonts w:ascii="Arial" w:hAnsi="Arial" w:cs="Arial"/>
          <w:color w:val="000000" w:themeColor="text1"/>
          <w:sz w:val="22"/>
          <w:szCs w:val="22"/>
        </w:rPr>
      </w:pPr>
      <w:r w:rsidRPr="00AF4FB2">
        <w:rPr>
          <w:rFonts w:ascii="Arial" w:hAnsi="Arial" w:cs="Arial"/>
          <w:color w:val="000000" w:themeColor="text1"/>
          <w:sz w:val="22"/>
          <w:szCs w:val="22"/>
        </w:rPr>
        <w:t>Use the UL configuration as highlighted in Table 7.3.2-3 for n</w:t>
      </w:r>
      <w:r w:rsidR="00070320">
        <w:rPr>
          <w:rFonts w:ascii="Arial" w:hAnsi="Arial" w:cs="Arial"/>
          <w:color w:val="000000" w:themeColor="text1"/>
          <w:sz w:val="22"/>
          <w:szCs w:val="22"/>
        </w:rPr>
        <w:t>2</w:t>
      </w:r>
      <w:r w:rsidRPr="00AF4FB2">
        <w:rPr>
          <w:rFonts w:ascii="Arial" w:hAnsi="Arial" w:cs="Arial"/>
          <w:color w:val="000000" w:themeColor="text1"/>
          <w:sz w:val="22"/>
          <w:szCs w:val="22"/>
        </w:rPr>
        <w:t xml:space="preserve"> REFSENS</w:t>
      </w:r>
      <w:r w:rsidR="00FE59F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6080761" w14:textId="5D0FF0EC" w:rsidR="00AB7249" w:rsidRPr="00070320" w:rsidRDefault="00AB7249" w:rsidP="00ED1993">
      <w:pPr>
        <w:rPr>
          <w:rFonts w:ascii="Arial" w:eastAsiaTheme="minorEastAsia" w:hAnsi="Arial" w:cs="Arial"/>
          <w:lang w:eastAsia="ja-JP"/>
        </w:rPr>
      </w:pPr>
    </w:p>
    <w:p w14:paraId="0D7AF66D" w14:textId="77777777" w:rsidR="00AB7249" w:rsidRPr="006E123D" w:rsidRDefault="00AB7249" w:rsidP="00AB7249">
      <w:pPr>
        <w:pStyle w:val="TH"/>
        <w:rPr>
          <w:sz w:val="22"/>
        </w:rPr>
      </w:pPr>
      <w:r w:rsidRPr="006E123D">
        <w:rPr>
          <w:sz w:val="22"/>
        </w:rPr>
        <w:t>Table 7.3.2-3: Uplink configuration for reference sensitivity</w:t>
      </w:r>
    </w:p>
    <w:tbl>
      <w:tblPr>
        <w:tblW w:w="45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0"/>
        <w:gridCol w:w="679"/>
        <w:gridCol w:w="738"/>
        <w:gridCol w:w="738"/>
        <w:gridCol w:w="737"/>
        <w:gridCol w:w="737"/>
        <w:gridCol w:w="737"/>
        <w:gridCol w:w="737"/>
        <w:gridCol w:w="737"/>
        <w:gridCol w:w="737"/>
        <w:gridCol w:w="849"/>
      </w:tblGrid>
      <w:tr w:rsidR="00AB7249" w:rsidRPr="00414DAE" w14:paraId="2B7FB10D" w14:textId="77777777" w:rsidTr="00AB7249">
        <w:trPr>
          <w:cantSplit/>
          <w:trHeight w:val="255"/>
          <w:tblHeader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69B2" w14:textId="6D24F9F5" w:rsidR="00AB7249" w:rsidRPr="00AB7249" w:rsidRDefault="00AB7249" w:rsidP="00AF4FB2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AB7249" w:rsidRPr="00414DAE" w14:paraId="4D2897C6" w14:textId="77777777" w:rsidTr="00AB7249">
        <w:trPr>
          <w:cantSplit/>
          <w:trHeight w:val="420"/>
          <w:tblHeader/>
          <w:jc w:val="center"/>
        </w:trPr>
        <w:tc>
          <w:tcPr>
            <w:tcW w:w="720" w:type="pct"/>
            <w:shd w:val="clear" w:color="auto" w:fill="auto"/>
            <w:vAlign w:val="center"/>
          </w:tcPr>
          <w:p w14:paraId="5CB7FBF7" w14:textId="77777777" w:rsidR="00AB7249" w:rsidRPr="00414DAE" w:rsidRDefault="00AB7249" w:rsidP="00AF4FB2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391" w:type="pct"/>
          </w:tcPr>
          <w:p w14:paraId="194A0E12" w14:textId="77777777" w:rsidR="00AB7249" w:rsidRPr="00414DAE" w:rsidRDefault="00AB7249" w:rsidP="00AF4FB2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90A8C20" w14:textId="77777777" w:rsidR="00AB7249" w:rsidRPr="00414DAE" w:rsidRDefault="00AB7249" w:rsidP="00AF4FB2">
            <w:pPr>
              <w:pStyle w:val="TAH"/>
              <w:keepNext w:val="0"/>
            </w:pPr>
            <w:r w:rsidRPr="00414DAE">
              <w:t>5</w:t>
            </w:r>
          </w:p>
          <w:p w14:paraId="34AE7B52" w14:textId="77777777" w:rsidR="00AB7249" w:rsidRPr="00414DAE" w:rsidRDefault="00AB7249" w:rsidP="00AF4FB2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4BDCE82" w14:textId="77777777" w:rsidR="00AB7249" w:rsidRPr="00414DAE" w:rsidRDefault="00AB7249" w:rsidP="00AF4FB2">
            <w:pPr>
              <w:pStyle w:val="TAH"/>
              <w:keepNext w:val="0"/>
            </w:pPr>
            <w:r w:rsidRPr="00414DAE">
              <w:t>10</w:t>
            </w:r>
          </w:p>
          <w:p w14:paraId="20A82346" w14:textId="77777777" w:rsidR="00AB7249" w:rsidRPr="00414DAE" w:rsidRDefault="00AB7249" w:rsidP="00AF4FB2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D5E0A4C" w14:textId="77777777" w:rsidR="00AB7249" w:rsidRPr="00414DAE" w:rsidRDefault="00AB7249" w:rsidP="00AF4FB2">
            <w:pPr>
              <w:pStyle w:val="TAH"/>
              <w:keepNext w:val="0"/>
            </w:pPr>
            <w:r w:rsidRPr="00414DAE">
              <w:t>15</w:t>
            </w:r>
          </w:p>
          <w:p w14:paraId="4BBDE598" w14:textId="77777777" w:rsidR="00AB7249" w:rsidRPr="00414DAE" w:rsidRDefault="00AB7249" w:rsidP="00AF4FB2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F1DC5EB" w14:textId="77777777" w:rsidR="00AB7249" w:rsidRPr="00414DAE" w:rsidRDefault="00AB7249" w:rsidP="00AF4FB2">
            <w:pPr>
              <w:pStyle w:val="TAH"/>
              <w:keepNext w:val="0"/>
            </w:pPr>
            <w:r w:rsidRPr="00414DAE">
              <w:t>20</w:t>
            </w:r>
          </w:p>
          <w:p w14:paraId="443EB012" w14:textId="77777777" w:rsidR="00AB7249" w:rsidRPr="00414DAE" w:rsidRDefault="00AB7249" w:rsidP="00AF4FB2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3F58B5D" w14:textId="77777777" w:rsidR="00AB7249" w:rsidRPr="00414DAE" w:rsidRDefault="00AB7249" w:rsidP="00AF4FB2">
            <w:pPr>
              <w:pStyle w:val="TAH"/>
              <w:keepNext w:val="0"/>
            </w:pPr>
            <w:r w:rsidRPr="00414DAE">
              <w:t>25</w:t>
            </w:r>
          </w:p>
          <w:p w14:paraId="6DF04D0B" w14:textId="77777777" w:rsidR="00AB7249" w:rsidRPr="00414DAE" w:rsidRDefault="00AB7249" w:rsidP="00AF4FB2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25" w:type="pct"/>
          </w:tcPr>
          <w:p w14:paraId="36C88C2B" w14:textId="77777777" w:rsidR="00AB7249" w:rsidRPr="00414DAE" w:rsidRDefault="00AB7249" w:rsidP="00AF4FB2">
            <w:pPr>
              <w:pStyle w:val="TAH"/>
              <w:keepNext w:val="0"/>
            </w:pPr>
            <w:r w:rsidRPr="00414DAE">
              <w:t>30 MHz (dBm)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315028F" w14:textId="77777777" w:rsidR="00AB7249" w:rsidRPr="00414DAE" w:rsidRDefault="00AB7249" w:rsidP="00AF4FB2">
            <w:pPr>
              <w:pStyle w:val="TAH"/>
              <w:keepNext w:val="0"/>
            </w:pPr>
            <w:r w:rsidRPr="00414DAE">
              <w:t>40</w:t>
            </w:r>
          </w:p>
          <w:p w14:paraId="681005FB" w14:textId="77777777" w:rsidR="00AB7249" w:rsidRPr="00414DAE" w:rsidRDefault="00AB7249" w:rsidP="00AF4FB2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25" w:type="pct"/>
            <w:vAlign w:val="center"/>
          </w:tcPr>
          <w:p w14:paraId="42D5405A" w14:textId="77777777" w:rsidR="00AB7249" w:rsidRPr="00414DAE" w:rsidRDefault="00AB7249" w:rsidP="00AF4FB2">
            <w:pPr>
              <w:pStyle w:val="TAH"/>
              <w:keepNext w:val="0"/>
            </w:pPr>
            <w:r w:rsidRPr="00414DAE">
              <w:t>50</w:t>
            </w:r>
          </w:p>
          <w:p w14:paraId="0A129FE7" w14:textId="77777777" w:rsidR="00AB7249" w:rsidRPr="00414DAE" w:rsidRDefault="00AB7249" w:rsidP="00AF4FB2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078D2748" w14:textId="77777777" w:rsidR="00AB7249" w:rsidRPr="00414DAE" w:rsidRDefault="00AB7249" w:rsidP="00AF4FB2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B367F4" w:rsidRPr="00414DAE" w14:paraId="6B495E15" w14:textId="77777777" w:rsidTr="00AB7249">
        <w:trPr>
          <w:trHeight w:val="255"/>
          <w:jc w:val="center"/>
        </w:trPr>
        <w:tc>
          <w:tcPr>
            <w:tcW w:w="720" w:type="pct"/>
            <w:vMerge w:val="restart"/>
            <w:shd w:val="clear" w:color="auto" w:fill="auto"/>
            <w:vAlign w:val="center"/>
          </w:tcPr>
          <w:p w14:paraId="2FC36D79" w14:textId="6D63F678" w:rsidR="00B367F4" w:rsidRPr="00414DAE" w:rsidRDefault="00B367F4" w:rsidP="00B367F4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n2</w:t>
            </w:r>
          </w:p>
        </w:tc>
        <w:tc>
          <w:tcPr>
            <w:tcW w:w="391" w:type="pct"/>
            <w:vAlign w:val="center"/>
          </w:tcPr>
          <w:p w14:paraId="774B7FE3" w14:textId="77777777" w:rsidR="00B367F4" w:rsidRDefault="00B367F4" w:rsidP="00B367F4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6762BDD" w14:textId="77777777" w:rsidR="00B367F4" w:rsidRPr="00C91547" w:rsidRDefault="00B367F4" w:rsidP="00B367F4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E7D95A1" w14:textId="65D38C3E" w:rsidR="00B367F4" w:rsidRPr="00C91547" w:rsidRDefault="00B367F4" w:rsidP="00B367F4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2E1FAE2" w14:textId="5229337D" w:rsidR="00B367F4" w:rsidRPr="00C91547" w:rsidRDefault="00B367F4" w:rsidP="00B367F4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2628F30" w14:textId="21EC7B0F" w:rsidR="00B367F4" w:rsidRPr="00C91547" w:rsidRDefault="00B367F4" w:rsidP="00B367F4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A1BEB2B" w14:textId="4BCC8924" w:rsidR="00B367F4" w:rsidRPr="00345FF2" w:rsidRDefault="00345FF2" w:rsidP="00B367F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[</w:t>
            </w:r>
            <w:r w:rsidR="00B367F4" w:rsidRPr="00345FF2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  <w:r w:rsidR="00B367F4" w:rsidRPr="00345FF2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  <w:r w:rsidRPr="00345FF2">
              <w:rPr>
                <w:rFonts w:eastAsia="メイリオ" w:cs="Arial"/>
                <w:color w:val="000000" w:themeColor="text1"/>
                <w:kern w:val="24"/>
                <w:szCs w:val="21"/>
              </w:rPr>
              <w:t>]</w:t>
            </w:r>
          </w:p>
        </w:tc>
        <w:tc>
          <w:tcPr>
            <w:tcW w:w="425" w:type="pct"/>
            <w:vAlign w:val="center"/>
          </w:tcPr>
          <w:p w14:paraId="7C19BC71" w14:textId="6B0E618A" w:rsidR="00B367F4" w:rsidRPr="00B367F4" w:rsidRDefault="00B367F4" w:rsidP="00B367F4">
            <w:pPr>
              <w:pStyle w:val="TAC"/>
              <w:keepNext w:val="0"/>
              <w:rPr>
                <w:szCs w:val="18"/>
                <w:highlight w:val="yellow"/>
              </w:rPr>
            </w:pP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48</w:t>
            </w: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6E1C76F" w14:textId="00CC1719" w:rsidR="00B367F4" w:rsidRPr="00B367F4" w:rsidRDefault="00B367F4" w:rsidP="00B367F4">
            <w:pPr>
              <w:pStyle w:val="TAC"/>
              <w:keepNext w:val="0"/>
              <w:rPr>
                <w:szCs w:val="18"/>
                <w:highlight w:val="yellow"/>
              </w:rPr>
            </w:pP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40</w:t>
            </w: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  <w:vertAlign w:val="superscript"/>
              </w:rPr>
              <w:t>1</w:t>
            </w:r>
          </w:p>
        </w:tc>
        <w:tc>
          <w:tcPr>
            <w:tcW w:w="425" w:type="pct"/>
            <w:vAlign w:val="center"/>
          </w:tcPr>
          <w:p w14:paraId="71F4C660" w14:textId="77777777" w:rsidR="00B367F4" w:rsidRPr="001A62FE" w:rsidRDefault="00B367F4" w:rsidP="00B367F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9" w:type="pct"/>
            <w:vMerge w:val="restart"/>
            <w:shd w:val="clear" w:color="auto" w:fill="auto"/>
            <w:vAlign w:val="center"/>
          </w:tcPr>
          <w:p w14:paraId="566B3E7E" w14:textId="77777777" w:rsidR="00B367F4" w:rsidRPr="00414DAE" w:rsidRDefault="00B367F4" w:rsidP="00B367F4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B367F4" w:rsidRPr="00414DAE" w14:paraId="55DF4640" w14:textId="77777777" w:rsidTr="00AB7249">
        <w:trPr>
          <w:trHeight w:val="255"/>
          <w:jc w:val="center"/>
        </w:trPr>
        <w:tc>
          <w:tcPr>
            <w:tcW w:w="720" w:type="pct"/>
            <w:vMerge/>
            <w:shd w:val="clear" w:color="auto" w:fill="auto"/>
            <w:vAlign w:val="center"/>
          </w:tcPr>
          <w:p w14:paraId="78AB448F" w14:textId="77777777" w:rsidR="00B367F4" w:rsidRPr="00414DAE" w:rsidRDefault="00B367F4" w:rsidP="00B367F4">
            <w:pPr>
              <w:pStyle w:val="TAC"/>
              <w:rPr>
                <w:lang w:eastAsia="ja-JP"/>
              </w:rPr>
            </w:pPr>
          </w:p>
        </w:tc>
        <w:tc>
          <w:tcPr>
            <w:tcW w:w="391" w:type="pct"/>
            <w:vAlign w:val="center"/>
          </w:tcPr>
          <w:p w14:paraId="5D7228BE" w14:textId="77777777" w:rsidR="00B367F4" w:rsidRDefault="00B367F4" w:rsidP="00B367F4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F91F888" w14:textId="44BBC74A" w:rsidR="00B367F4" w:rsidRPr="00C91547" w:rsidRDefault="00B367F4" w:rsidP="00B367F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lang w:eastAsia="ja-JP"/>
              </w:rPr>
              <w:t>1</w:t>
            </w:r>
            <w:r>
              <w:rPr>
                <w:rFonts w:eastAsia="メイリオ" w:hAnsi="メイリオ" w:cs="Arial"/>
                <w:color w:val="000000" w:themeColor="text1"/>
                <w:kern w:val="24"/>
                <w:szCs w:val="21"/>
                <w:lang w:eastAsia="ja-JP"/>
              </w:rPr>
              <w:t>0</w:t>
            </w:r>
            <w:r w:rsidRPr="00AB7249">
              <w:rPr>
                <w:rFonts w:eastAsia="メイリオ" w:hAnsi="メイリオ" w:cs="Arial"/>
                <w:color w:val="000000" w:themeColor="text1"/>
                <w:kern w:val="24"/>
                <w:szCs w:val="21"/>
                <w:vertAlign w:val="superscript"/>
                <w:lang w:eastAsia="ja-JP"/>
              </w:rPr>
              <w:t>1</w:t>
            </w: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DF86EBF" w14:textId="7AD83C8F" w:rsidR="00B367F4" w:rsidRPr="00C91547" w:rsidRDefault="00B367F4" w:rsidP="00B367F4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EBD5A3F" w14:textId="5300C959" w:rsidR="00B367F4" w:rsidRPr="00C91547" w:rsidRDefault="00B367F4" w:rsidP="00B367F4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13BF9F5" w14:textId="0D1E71A5" w:rsidR="00B367F4" w:rsidRPr="00C91547" w:rsidRDefault="00B367F4" w:rsidP="00B367F4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4F0E208" w14:textId="71596197" w:rsidR="00B367F4" w:rsidRPr="00345FF2" w:rsidRDefault="00345FF2" w:rsidP="00B367F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[</w:t>
            </w:r>
            <w:r w:rsidR="00B367F4" w:rsidRPr="00345FF2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  <w:r w:rsidR="00B367F4" w:rsidRPr="00345FF2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  <w:r w:rsidRPr="00345FF2">
              <w:rPr>
                <w:rFonts w:eastAsia="メイリオ" w:cs="Arial"/>
                <w:color w:val="000000" w:themeColor="text1"/>
                <w:kern w:val="24"/>
                <w:szCs w:val="21"/>
              </w:rPr>
              <w:t>]</w:t>
            </w:r>
          </w:p>
        </w:tc>
        <w:tc>
          <w:tcPr>
            <w:tcW w:w="425" w:type="pct"/>
            <w:vAlign w:val="center"/>
          </w:tcPr>
          <w:p w14:paraId="781BFEF5" w14:textId="7FB461CA" w:rsidR="00B367F4" w:rsidRPr="00B367F4" w:rsidRDefault="00B367F4" w:rsidP="00B367F4">
            <w:pPr>
              <w:pStyle w:val="TAC"/>
              <w:keepNext w:val="0"/>
              <w:rPr>
                <w:szCs w:val="18"/>
                <w:highlight w:val="yellow"/>
              </w:rPr>
            </w:pP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24</w:t>
            </w: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3FD57F8" w14:textId="32BBA43E" w:rsidR="00B367F4" w:rsidRPr="00B367F4" w:rsidRDefault="00B367F4" w:rsidP="00B367F4">
            <w:pPr>
              <w:pStyle w:val="TAC"/>
              <w:keepNext w:val="0"/>
              <w:rPr>
                <w:szCs w:val="18"/>
                <w:highlight w:val="yellow"/>
              </w:rPr>
            </w:pP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20</w:t>
            </w: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  <w:vertAlign w:val="superscript"/>
              </w:rPr>
              <w:t>1</w:t>
            </w:r>
          </w:p>
        </w:tc>
        <w:tc>
          <w:tcPr>
            <w:tcW w:w="425" w:type="pct"/>
            <w:vAlign w:val="center"/>
          </w:tcPr>
          <w:p w14:paraId="50EE7A96" w14:textId="77777777" w:rsidR="00B367F4" w:rsidRPr="001A62FE" w:rsidRDefault="00B367F4" w:rsidP="00B367F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9" w:type="pct"/>
            <w:vMerge/>
            <w:shd w:val="clear" w:color="auto" w:fill="auto"/>
            <w:vAlign w:val="center"/>
          </w:tcPr>
          <w:p w14:paraId="67E1A0B6" w14:textId="77777777" w:rsidR="00B367F4" w:rsidRPr="00414DAE" w:rsidRDefault="00B367F4" w:rsidP="00B367F4">
            <w:pPr>
              <w:pStyle w:val="TAC"/>
              <w:keepNext w:val="0"/>
            </w:pPr>
          </w:p>
        </w:tc>
      </w:tr>
      <w:tr w:rsidR="00B367F4" w:rsidRPr="00414DAE" w14:paraId="317D0DED" w14:textId="77777777" w:rsidTr="00AB7249">
        <w:trPr>
          <w:trHeight w:val="255"/>
          <w:jc w:val="center"/>
        </w:trPr>
        <w:tc>
          <w:tcPr>
            <w:tcW w:w="72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6E0CF" w14:textId="77777777" w:rsidR="00B367F4" w:rsidRPr="00414DAE" w:rsidRDefault="00B367F4" w:rsidP="00B367F4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443B640E" w14:textId="77777777" w:rsidR="00B367F4" w:rsidRDefault="00B367F4" w:rsidP="00B367F4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A347E" w14:textId="77777777" w:rsidR="00B367F4" w:rsidRPr="00C91547" w:rsidRDefault="00B367F4" w:rsidP="00B367F4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CA396" w14:textId="756CB360" w:rsidR="00B367F4" w:rsidRPr="00C91547" w:rsidRDefault="00B367F4" w:rsidP="00B367F4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C74DB" w14:textId="03DB36F3" w:rsidR="00B367F4" w:rsidRPr="00C91547" w:rsidRDefault="00B367F4" w:rsidP="00B367F4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BB459" w14:textId="701F37B4" w:rsidR="00B367F4" w:rsidRPr="00C91547" w:rsidRDefault="00B367F4" w:rsidP="00B367F4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29C6A" w14:textId="4EA51E86" w:rsidR="00B367F4" w:rsidRPr="00345FF2" w:rsidRDefault="00345FF2" w:rsidP="00B367F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[</w:t>
            </w:r>
            <w:r w:rsidR="00B367F4" w:rsidRPr="00345FF2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  <w:r w:rsidR="00B367F4" w:rsidRPr="00345FF2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  <w:r w:rsidRPr="00345FF2">
              <w:rPr>
                <w:rFonts w:eastAsia="メイリオ" w:cs="Arial"/>
                <w:color w:val="000000" w:themeColor="text1"/>
                <w:kern w:val="24"/>
                <w:szCs w:val="21"/>
              </w:rPr>
              <w:t>]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14:paraId="7B775F6D" w14:textId="7943FC4D" w:rsidR="00B367F4" w:rsidRPr="00B367F4" w:rsidRDefault="00B367F4" w:rsidP="00B367F4">
            <w:pPr>
              <w:pStyle w:val="TAC"/>
              <w:keepNext w:val="0"/>
              <w:rPr>
                <w:szCs w:val="18"/>
                <w:highlight w:val="yellow"/>
              </w:rPr>
            </w:pP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10</w:t>
            </w: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  <w:vertAlign w:val="superscript"/>
              </w:rPr>
              <w:t>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AF6D7" w14:textId="00CD0635" w:rsidR="00B367F4" w:rsidRPr="00B367F4" w:rsidRDefault="00B367F4" w:rsidP="00B367F4">
            <w:pPr>
              <w:pStyle w:val="TAC"/>
              <w:keepNext w:val="0"/>
              <w:rPr>
                <w:szCs w:val="18"/>
                <w:highlight w:val="yellow"/>
              </w:rPr>
            </w:pP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10</w:t>
            </w: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  <w:vertAlign w:val="superscript"/>
              </w:rPr>
              <w:t>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14:paraId="60EE9B56" w14:textId="77777777" w:rsidR="00B367F4" w:rsidRPr="001A62FE" w:rsidRDefault="00B367F4" w:rsidP="00B367F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A21BC" w14:textId="77777777" w:rsidR="00B367F4" w:rsidRPr="00414DAE" w:rsidRDefault="00B367F4" w:rsidP="00B367F4">
            <w:pPr>
              <w:pStyle w:val="TAC"/>
              <w:keepNext w:val="0"/>
            </w:pPr>
          </w:p>
        </w:tc>
      </w:tr>
      <w:tr w:rsidR="00B367F4" w:rsidRPr="00414DAE" w14:paraId="60D690F8" w14:textId="77777777" w:rsidTr="00AB7249">
        <w:trPr>
          <w:trHeight w:val="255"/>
          <w:jc w:val="center"/>
        </w:trPr>
        <w:tc>
          <w:tcPr>
            <w:tcW w:w="720" w:type="pct"/>
            <w:vMerge w:val="restart"/>
            <w:shd w:val="clear" w:color="auto" w:fill="auto"/>
            <w:vAlign w:val="center"/>
          </w:tcPr>
          <w:p w14:paraId="258C14C4" w14:textId="65AE1DAF" w:rsidR="00B367F4" w:rsidRPr="00414DAE" w:rsidRDefault="00B367F4" w:rsidP="00B367F4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n2</w:t>
            </w:r>
            <w:r>
              <w:rPr>
                <w:lang w:eastAsia="ja-JP"/>
              </w:rPr>
              <w:t>5</w:t>
            </w:r>
          </w:p>
        </w:tc>
        <w:tc>
          <w:tcPr>
            <w:tcW w:w="391" w:type="pct"/>
            <w:vAlign w:val="center"/>
          </w:tcPr>
          <w:p w14:paraId="0A056A9D" w14:textId="4BBF6357" w:rsidR="00B367F4" w:rsidRDefault="00B367F4" w:rsidP="00B367F4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CD7C07C" w14:textId="1AE5248C" w:rsidR="00B367F4" w:rsidRPr="00C91547" w:rsidRDefault="00B367F4" w:rsidP="00B367F4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C001868" w14:textId="1E4D9065" w:rsidR="00B367F4" w:rsidRPr="00C91547" w:rsidRDefault="00B367F4" w:rsidP="00B367F4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AB532EF" w14:textId="46A10E4F" w:rsidR="00B367F4" w:rsidRPr="00C91547" w:rsidRDefault="00B367F4" w:rsidP="00B367F4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46FDCE8" w14:textId="057547C2" w:rsidR="00B367F4" w:rsidRPr="00C91547" w:rsidRDefault="00B367F4" w:rsidP="00B367F4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27A8134" w14:textId="4F81F89E" w:rsidR="00B367F4" w:rsidRPr="00C91547" w:rsidRDefault="00B367F4" w:rsidP="00B367F4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vAlign w:val="center"/>
          </w:tcPr>
          <w:p w14:paraId="10BB8854" w14:textId="5E318262" w:rsidR="00B367F4" w:rsidRPr="00C91547" w:rsidRDefault="00B367F4" w:rsidP="00B367F4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48</w:t>
            </w: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18DDE14" w14:textId="2C63C551" w:rsidR="00B367F4" w:rsidRPr="00C91547" w:rsidRDefault="00B367F4" w:rsidP="00B367F4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40</w:t>
            </w: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vAlign w:val="center"/>
          </w:tcPr>
          <w:p w14:paraId="1EC57DD7" w14:textId="77777777" w:rsidR="00B367F4" w:rsidRPr="001A62FE" w:rsidRDefault="00B367F4" w:rsidP="00B367F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197962F8" w14:textId="77777777" w:rsidR="00B367F4" w:rsidRPr="00414DAE" w:rsidRDefault="00B367F4" w:rsidP="00B367F4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B367F4" w:rsidRPr="00414DAE" w14:paraId="12971877" w14:textId="77777777" w:rsidTr="00AB7249">
        <w:trPr>
          <w:trHeight w:val="255"/>
          <w:jc w:val="center"/>
        </w:trPr>
        <w:tc>
          <w:tcPr>
            <w:tcW w:w="720" w:type="pct"/>
            <w:vMerge/>
            <w:shd w:val="clear" w:color="auto" w:fill="auto"/>
            <w:vAlign w:val="center"/>
          </w:tcPr>
          <w:p w14:paraId="228461DF" w14:textId="4AF3C7C0" w:rsidR="00B367F4" w:rsidRPr="00414DAE" w:rsidRDefault="00B367F4" w:rsidP="00B367F4">
            <w:pPr>
              <w:pStyle w:val="TAC"/>
              <w:rPr>
                <w:lang w:eastAsia="ja-JP"/>
              </w:rPr>
            </w:pPr>
          </w:p>
        </w:tc>
        <w:tc>
          <w:tcPr>
            <w:tcW w:w="391" w:type="pct"/>
            <w:vAlign w:val="center"/>
          </w:tcPr>
          <w:p w14:paraId="4BAB7171" w14:textId="12D4358B" w:rsidR="00B367F4" w:rsidRDefault="00B367F4" w:rsidP="00B367F4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B2BD631" w14:textId="6EBB8F0A" w:rsidR="00B367F4" w:rsidRPr="00C91547" w:rsidRDefault="00B367F4" w:rsidP="00B367F4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BC4DCFC" w14:textId="5473D5A7" w:rsidR="00B367F4" w:rsidRPr="00C91547" w:rsidRDefault="00B367F4" w:rsidP="00B367F4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A5E7874" w14:textId="6D819118" w:rsidR="00B367F4" w:rsidRPr="00C91547" w:rsidRDefault="00B367F4" w:rsidP="00B367F4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53FC9DD" w14:textId="04860D88" w:rsidR="00B367F4" w:rsidRPr="00C91547" w:rsidRDefault="00B367F4" w:rsidP="00B367F4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B300751" w14:textId="51872A87" w:rsidR="00B367F4" w:rsidRPr="00C91547" w:rsidRDefault="00B367F4" w:rsidP="00B367F4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vAlign w:val="center"/>
          </w:tcPr>
          <w:p w14:paraId="4C9574B5" w14:textId="5F080E62" w:rsidR="00B367F4" w:rsidRPr="00C91547" w:rsidRDefault="00B367F4" w:rsidP="00B367F4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DC8C8CD" w14:textId="551D4D69" w:rsidR="00B367F4" w:rsidRPr="00C91547" w:rsidRDefault="00B367F4" w:rsidP="00B367F4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</w:t>
            </w: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vAlign w:val="center"/>
          </w:tcPr>
          <w:p w14:paraId="18C056FC" w14:textId="77777777" w:rsidR="00B367F4" w:rsidRPr="001A62FE" w:rsidRDefault="00B367F4" w:rsidP="00B367F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9" w:type="pct"/>
            <w:vMerge w:val="restart"/>
            <w:shd w:val="clear" w:color="auto" w:fill="auto"/>
            <w:vAlign w:val="center"/>
          </w:tcPr>
          <w:p w14:paraId="25D5B540" w14:textId="77777777" w:rsidR="00B367F4" w:rsidRPr="00414DAE" w:rsidRDefault="00B367F4" w:rsidP="00B367F4">
            <w:pPr>
              <w:pStyle w:val="TAC"/>
              <w:keepNext w:val="0"/>
            </w:pPr>
          </w:p>
        </w:tc>
      </w:tr>
      <w:tr w:rsidR="00B367F4" w:rsidRPr="00414DAE" w14:paraId="7EC93806" w14:textId="77777777" w:rsidTr="00AB7249">
        <w:trPr>
          <w:trHeight w:val="255"/>
          <w:jc w:val="center"/>
        </w:trPr>
        <w:tc>
          <w:tcPr>
            <w:tcW w:w="720" w:type="pct"/>
            <w:vMerge/>
            <w:shd w:val="clear" w:color="auto" w:fill="auto"/>
            <w:vAlign w:val="center"/>
          </w:tcPr>
          <w:p w14:paraId="49925A42" w14:textId="77777777" w:rsidR="00B367F4" w:rsidRPr="00414DAE" w:rsidRDefault="00B367F4" w:rsidP="00B367F4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1" w:type="pct"/>
            <w:vAlign w:val="center"/>
          </w:tcPr>
          <w:p w14:paraId="0E9D6554" w14:textId="1073C0EF" w:rsidR="00B367F4" w:rsidRDefault="00B367F4" w:rsidP="00B367F4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74508B4" w14:textId="4F50EB60" w:rsidR="00B367F4" w:rsidRPr="00C91547" w:rsidRDefault="00B367F4" w:rsidP="00B367F4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E6BBC47" w14:textId="17D32723" w:rsidR="00B367F4" w:rsidRPr="00C91547" w:rsidRDefault="00B367F4" w:rsidP="00B367F4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622D64B" w14:textId="339E7963" w:rsidR="00B367F4" w:rsidRPr="00C91547" w:rsidRDefault="00B367F4" w:rsidP="00B367F4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183E7AB" w14:textId="171B27BE" w:rsidR="00B367F4" w:rsidRPr="00C91547" w:rsidRDefault="00B367F4" w:rsidP="00B367F4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C5B5E96" w14:textId="02B4691F" w:rsidR="00B367F4" w:rsidRPr="00C91547" w:rsidRDefault="00B367F4" w:rsidP="00B367F4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vAlign w:val="center"/>
          </w:tcPr>
          <w:p w14:paraId="5848AE08" w14:textId="1008B697" w:rsidR="00B367F4" w:rsidRPr="00C91547" w:rsidRDefault="00B367F4" w:rsidP="00B367F4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144A30A" w14:textId="3C0408C5" w:rsidR="00B367F4" w:rsidRPr="00C91547" w:rsidRDefault="00B367F4" w:rsidP="00B367F4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vAlign w:val="center"/>
          </w:tcPr>
          <w:p w14:paraId="2AA92DE7" w14:textId="77777777" w:rsidR="00B367F4" w:rsidRPr="001A62FE" w:rsidRDefault="00B367F4" w:rsidP="00B367F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9" w:type="pct"/>
            <w:vMerge/>
            <w:shd w:val="clear" w:color="auto" w:fill="auto"/>
            <w:vAlign w:val="center"/>
          </w:tcPr>
          <w:p w14:paraId="3752CE83" w14:textId="77777777" w:rsidR="00B367F4" w:rsidRPr="00414DAE" w:rsidRDefault="00B367F4" w:rsidP="00B367F4">
            <w:pPr>
              <w:pStyle w:val="TAC"/>
              <w:keepNext w:val="0"/>
            </w:pPr>
          </w:p>
        </w:tc>
      </w:tr>
      <w:tr w:rsidR="00AB7249" w:rsidRPr="00414DAE" w14:paraId="590296DB" w14:textId="77777777" w:rsidTr="00AB7249">
        <w:trPr>
          <w:trHeight w:val="255"/>
          <w:jc w:val="center"/>
        </w:trPr>
        <w:tc>
          <w:tcPr>
            <w:tcW w:w="5000" w:type="pct"/>
            <w:gridSpan w:val="11"/>
            <w:shd w:val="clear" w:color="auto" w:fill="auto"/>
            <w:vAlign w:val="center"/>
          </w:tcPr>
          <w:p w14:paraId="36B85787" w14:textId="1B454FC6" w:rsidR="00AB7249" w:rsidRPr="00414DAE" w:rsidRDefault="00AB7249" w:rsidP="00AB7249">
            <w:pPr>
              <w:pStyle w:val="TAC"/>
              <w:keepNext w:val="0"/>
              <w:jc w:val="left"/>
            </w:pPr>
            <w:r w:rsidRPr="00AB7249">
              <w:t>NOTE 1:</w:t>
            </w:r>
            <w:r w:rsidRPr="00AB7249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</w:tc>
      </w:tr>
    </w:tbl>
    <w:p w14:paraId="0877467A" w14:textId="77777777" w:rsidR="00AB7249" w:rsidRDefault="00AB7249" w:rsidP="00AB7249">
      <w:pPr>
        <w:spacing w:after="120"/>
        <w:rPr>
          <w:rFonts w:ascii="Arial" w:hAnsi="Arial" w:cs="Arial"/>
        </w:rPr>
      </w:pPr>
    </w:p>
    <w:p w14:paraId="20C63838" w14:textId="77777777" w:rsidR="00F9435D" w:rsidRPr="00F9435D" w:rsidRDefault="00635567" w:rsidP="00F9435D">
      <w:pPr>
        <w:pStyle w:val="1"/>
        <w:rPr>
          <w:szCs w:val="28"/>
        </w:rPr>
      </w:pPr>
      <w:r w:rsidRPr="00B5214B">
        <w:rPr>
          <w:rFonts w:eastAsiaTheme="minorEastAsia" w:hint="eastAsia"/>
          <w:sz w:val="32"/>
          <w:szCs w:val="28"/>
          <w:lang w:eastAsia="ja-JP"/>
        </w:rPr>
        <w:t>T</w:t>
      </w:r>
      <w:r w:rsidRPr="00B5214B">
        <w:rPr>
          <w:rFonts w:eastAsiaTheme="minorEastAsia"/>
          <w:sz w:val="32"/>
          <w:szCs w:val="28"/>
          <w:lang w:eastAsia="ja-JP"/>
        </w:rPr>
        <w:t>x noise measurement</w:t>
      </w:r>
      <w:r w:rsidR="00A671A3" w:rsidRPr="00B5214B">
        <w:rPr>
          <w:rFonts w:eastAsiaTheme="minorEastAsia"/>
          <w:sz w:val="32"/>
          <w:szCs w:val="28"/>
          <w:lang w:eastAsia="ja-JP"/>
        </w:rPr>
        <w:t xml:space="preserve"> and MSD Estimation</w:t>
      </w:r>
    </w:p>
    <w:p w14:paraId="4B7F9709" w14:textId="091FB743" w:rsidR="002F1914" w:rsidRPr="00F9435D" w:rsidRDefault="002F1914" w:rsidP="00B367F4">
      <w:pPr>
        <w:pStyle w:val="2"/>
        <w:spacing w:after="240"/>
        <w:ind w:left="0"/>
        <w:rPr>
          <w:szCs w:val="28"/>
        </w:rPr>
      </w:pPr>
      <w:r w:rsidRPr="006E123D">
        <w:t>Power Amplifier Calibration and Test Waveforms</w:t>
      </w:r>
    </w:p>
    <w:p w14:paraId="3864B4EE" w14:textId="23BC75E1" w:rsidR="003464AE" w:rsidRPr="003464AE" w:rsidRDefault="003464AE" w:rsidP="00F9435D">
      <w:pPr>
        <w:ind w:firstLineChars="50" w:firstLine="108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3464AE">
        <w:rPr>
          <w:rFonts w:ascii="Arial" w:eastAsiaTheme="minorEastAsia" w:hAnsi="Arial" w:cs="Arial"/>
          <w:b/>
          <w:sz w:val="22"/>
          <w:szCs w:val="22"/>
          <w:lang w:eastAsia="ja-JP"/>
        </w:rPr>
        <w:t xml:space="preserve">PA </w:t>
      </w:r>
      <w:r w:rsidR="00907525">
        <w:rPr>
          <w:rFonts w:ascii="Arial" w:eastAsiaTheme="minorEastAsia" w:hAnsi="Arial" w:cs="Arial"/>
          <w:b/>
          <w:sz w:val="22"/>
          <w:szCs w:val="22"/>
          <w:lang w:eastAsia="ja-JP"/>
        </w:rPr>
        <w:t>c</w:t>
      </w:r>
      <w:r w:rsidR="00C903FF">
        <w:rPr>
          <w:rFonts w:ascii="Arial" w:eastAsiaTheme="minorEastAsia" w:hAnsi="Arial" w:cs="Arial"/>
          <w:b/>
          <w:sz w:val="22"/>
          <w:szCs w:val="22"/>
          <w:lang w:eastAsia="ja-JP"/>
        </w:rPr>
        <w:t xml:space="preserve">alibration </w:t>
      </w:r>
      <w:r w:rsidRPr="003464AE">
        <w:rPr>
          <w:rFonts w:ascii="Arial" w:eastAsiaTheme="minorEastAsia" w:hAnsi="Arial" w:cs="Arial"/>
          <w:b/>
          <w:sz w:val="22"/>
          <w:szCs w:val="22"/>
          <w:lang w:eastAsia="ja-JP"/>
        </w:rPr>
        <w:t>conditions:</w:t>
      </w:r>
    </w:p>
    <w:p w14:paraId="31FBE18D" w14:textId="0A7DE6A8" w:rsidR="00165613" w:rsidRPr="006E123D" w:rsidRDefault="00165613" w:rsidP="00F9435D">
      <w:pPr>
        <w:ind w:firstLineChars="50" w:firstLine="110"/>
        <w:contextualSpacing/>
        <w:jc w:val="both"/>
        <w:rPr>
          <w:rFonts w:ascii="Arial" w:hAnsi="Arial" w:cs="Arial"/>
          <w:sz w:val="22"/>
          <w:szCs w:val="22"/>
        </w:rPr>
      </w:pPr>
      <w:r w:rsidRPr="006E123D">
        <w:rPr>
          <w:rFonts w:ascii="Arial" w:eastAsiaTheme="minorEastAsia" w:hAnsi="Arial" w:cs="Arial"/>
          <w:sz w:val="22"/>
          <w:szCs w:val="22"/>
          <w:lang w:eastAsia="ja-JP"/>
        </w:rPr>
        <w:t>The</w:t>
      </w:r>
      <w:r w:rsidR="002F1914" w:rsidRPr="006E123D">
        <w:rPr>
          <w:rFonts w:ascii="Arial" w:hAnsi="Arial" w:cs="Arial"/>
          <w:sz w:val="22"/>
          <w:szCs w:val="22"/>
        </w:rPr>
        <w:t xml:space="preserve"> power amplifier (PA) is calibrated to meet 1 dB MPR </w:t>
      </w:r>
      <w:r w:rsidR="00EE7DC6" w:rsidRPr="006E123D">
        <w:rPr>
          <w:rFonts w:ascii="Arial" w:hAnsi="Arial" w:cs="Arial"/>
          <w:sz w:val="22"/>
          <w:szCs w:val="22"/>
        </w:rPr>
        <w:t xml:space="preserve">for Power Class 3 </w:t>
      </w:r>
      <w:r w:rsidR="002F1914" w:rsidRPr="006E123D">
        <w:rPr>
          <w:rFonts w:ascii="Arial" w:hAnsi="Arial" w:cs="Arial"/>
          <w:sz w:val="22"/>
          <w:szCs w:val="22"/>
        </w:rPr>
        <w:t xml:space="preserve">using a 100 RB QPSK DFT-s-OFDM SCS 15kHz with RBs allocated at </w:t>
      </w:r>
      <w:r w:rsidR="00656CF6" w:rsidRPr="006E123D">
        <w:rPr>
          <w:rFonts w:ascii="Arial" w:hAnsi="Arial" w:cs="Arial"/>
          <w:sz w:val="22"/>
          <w:szCs w:val="22"/>
        </w:rPr>
        <w:t xml:space="preserve">the </w:t>
      </w:r>
      <w:r w:rsidR="002F1914" w:rsidRPr="006E123D">
        <w:rPr>
          <w:rFonts w:ascii="Arial" w:hAnsi="Arial" w:cs="Arial"/>
          <w:sz w:val="22"/>
          <w:szCs w:val="22"/>
        </w:rPr>
        <w:t>channel edge.</w:t>
      </w:r>
      <w:r w:rsidR="00B86256" w:rsidRPr="006E123D">
        <w:rPr>
          <w:rFonts w:ascii="Arial" w:hAnsi="Arial" w:cs="Arial"/>
          <w:sz w:val="22"/>
          <w:szCs w:val="22"/>
        </w:rPr>
        <w:t xml:space="preserve"> </w:t>
      </w:r>
    </w:p>
    <w:p w14:paraId="05CA9B9A" w14:textId="77777777" w:rsidR="00CC245A" w:rsidRPr="006E123D" w:rsidRDefault="00CC245A" w:rsidP="00F9435D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78D216F2" w14:textId="5B9FC67A" w:rsidR="002F1914" w:rsidRPr="003464AE" w:rsidRDefault="00B86256" w:rsidP="00F9435D">
      <w:pPr>
        <w:ind w:firstLineChars="50" w:firstLine="110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3464AE">
        <w:rPr>
          <w:rFonts w:ascii="Arial" w:hAnsi="Arial" w:cs="Arial"/>
          <w:b/>
          <w:sz w:val="22"/>
          <w:szCs w:val="22"/>
        </w:rPr>
        <w:lastRenderedPageBreak/>
        <w:t xml:space="preserve">Test </w:t>
      </w:r>
      <w:r w:rsidR="00907525">
        <w:rPr>
          <w:rFonts w:ascii="Arial" w:hAnsi="Arial" w:cs="Arial"/>
          <w:b/>
          <w:sz w:val="22"/>
          <w:szCs w:val="22"/>
        </w:rPr>
        <w:t>w</w:t>
      </w:r>
      <w:r w:rsidR="00C903FF">
        <w:rPr>
          <w:rFonts w:ascii="Arial" w:hAnsi="Arial" w:cs="Arial"/>
          <w:b/>
          <w:sz w:val="22"/>
          <w:szCs w:val="22"/>
        </w:rPr>
        <w:t>aveforms</w:t>
      </w:r>
      <w:r w:rsidRPr="003464AE">
        <w:rPr>
          <w:rFonts w:ascii="Arial" w:hAnsi="Arial" w:cs="Arial"/>
          <w:b/>
          <w:sz w:val="22"/>
          <w:szCs w:val="22"/>
        </w:rPr>
        <w:t>:</w:t>
      </w:r>
    </w:p>
    <w:p w14:paraId="0C57AFA5" w14:textId="1537DA57" w:rsidR="00CC245A" w:rsidRPr="006E123D" w:rsidRDefault="00CC245A" w:rsidP="00F9435D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eastAsiaTheme="minorEastAsia" w:hAnsi="Arial" w:cs="Arial"/>
          <w:sz w:val="22"/>
          <w:szCs w:val="22"/>
          <w:lang w:eastAsia="ja-JP"/>
        </w:rPr>
        <w:t>QPSK DFT-s-OFDM SCS 15kHz</w:t>
      </w:r>
      <w:r w:rsidR="004870D7" w:rsidRPr="006E123D">
        <w:rPr>
          <w:rFonts w:ascii="Arial" w:eastAsiaTheme="minorEastAsia" w:hAnsi="Arial" w:cs="Arial"/>
          <w:sz w:val="22"/>
          <w:szCs w:val="22"/>
          <w:lang w:eastAsia="ja-JP"/>
        </w:rPr>
        <w:t xml:space="preserve"> with </w:t>
      </w:r>
      <w:r w:rsidR="00215EED" w:rsidRPr="006E123D">
        <w:rPr>
          <w:rFonts w:ascii="Arial" w:eastAsiaTheme="minorEastAsia" w:hAnsi="Arial" w:cs="Arial"/>
          <w:sz w:val="22"/>
          <w:szCs w:val="22"/>
          <w:lang w:eastAsia="ja-JP"/>
        </w:rPr>
        <w:t xml:space="preserve">the </w:t>
      </w:r>
      <w:r w:rsidR="004870D7" w:rsidRPr="006E123D">
        <w:rPr>
          <w:rFonts w:ascii="Arial" w:hAnsi="Arial" w:cs="Arial"/>
          <w:sz w:val="22"/>
          <w:szCs w:val="22"/>
        </w:rPr>
        <w:t xml:space="preserve">UL RBs be located as close as possible to the DL operating band but confined within the transmission bandwidth configuration for the </w:t>
      </w:r>
      <w:r w:rsidR="0058472A">
        <w:rPr>
          <w:rFonts w:ascii="Arial" w:hAnsi="Arial" w:cs="Arial"/>
          <w:sz w:val="22"/>
          <w:szCs w:val="22"/>
        </w:rPr>
        <w:t>CBW</w:t>
      </w:r>
      <w:r w:rsidR="004870D7" w:rsidRPr="006E123D">
        <w:rPr>
          <w:rFonts w:ascii="Arial" w:hAnsi="Arial" w:cs="Arial"/>
          <w:sz w:val="22"/>
          <w:szCs w:val="22"/>
        </w:rPr>
        <w:t>;</w:t>
      </w:r>
    </w:p>
    <w:p w14:paraId="0DEC6557" w14:textId="1AF9FC73" w:rsidR="00CC245A" w:rsidRPr="006E123D" w:rsidRDefault="00CC245A" w:rsidP="00F9435D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 xml:space="preserve">Image and Local Oscillator (LO) rejection is set to -28 </w:t>
      </w:r>
      <w:proofErr w:type="spellStart"/>
      <w:r w:rsidRPr="006E123D">
        <w:rPr>
          <w:rFonts w:ascii="Arial" w:hAnsi="Arial" w:cs="Arial"/>
          <w:sz w:val="22"/>
          <w:szCs w:val="22"/>
        </w:rPr>
        <w:t>dBc</w:t>
      </w:r>
      <w:proofErr w:type="spellEnd"/>
      <w:r w:rsidRPr="006E123D">
        <w:rPr>
          <w:rFonts w:ascii="Arial" w:hAnsi="Arial" w:cs="Arial"/>
          <w:sz w:val="22"/>
          <w:szCs w:val="22"/>
        </w:rPr>
        <w:t>;</w:t>
      </w:r>
    </w:p>
    <w:p w14:paraId="2EC74A96" w14:textId="00BEC5E9" w:rsidR="00FA679A" w:rsidRPr="006E123D" w:rsidRDefault="00FA679A" w:rsidP="00F9435D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 xml:space="preserve">Image and Local Oscillator (LO) rejection is set to -28 </w:t>
      </w:r>
      <w:proofErr w:type="spellStart"/>
      <w:r w:rsidRPr="006E123D">
        <w:rPr>
          <w:rFonts w:ascii="Arial" w:hAnsi="Arial" w:cs="Arial"/>
          <w:sz w:val="22"/>
          <w:szCs w:val="22"/>
        </w:rPr>
        <w:t>dBc</w:t>
      </w:r>
      <w:proofErr w:type="spellEnd"/>
      <w:r w:rsidR="00B86256" w:rsidRPr="006E123D">
        <w:rPr>
          <w:rFonts w:ascii="Arial" w:hAnsi="Arial" w:cs="Arial"/>
          <w:sz w:val="22"/>
          <w:szCs w:val="22"/>
        </w:rPr>
        <w:t>;</w:t>
      </w:r>
    </w:p>
    <w:p w14:paraId="2E851BF5" w14:textId="31BB2528" w:rsidR="00FA679A" w:rsidRPr="006E123D" w:rsidRDefault="00FA679A" w:rsidP="00F9435D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>Cou</w:t>
      </w:r>
      <w:r w:rsidR="008F462B" w:rsidRPr="006E123D">
        <w:rPr>
          <w:rFonts w:ascii="Arial" w:hAnsi="Arial" w:cs="Arial"/>
          <w:sz w:val="22"/>
          <w:szCs w:val="22"/>
        </w:rPr>
        <w:t xml:space="preserve">nter-IM3 (C-IM3) set to -60 </w:t>
      </w:r>
      <w:proofErr w:type="spellStart"/>
      <w:r w:rsidR="008F462B" w:rsidRPr="006E123D">
        <w:rPr>
          <w:rFonts w:ascii="Arial" w:hAnsi="Arial" w:cs="Arial"/>
          <w:sz w:val="22"/>
          <w:szCs w:val="22"/>
        </w:rPr>
        <w:t>dBc</w:t>
      </w:r>
      <w:proofErr w:type="spellEnd"/>
      <w:r w:rsidR="00B86256" w:rsidRPr="006E123D">
        <w:rPr>
          <w:rFonts w:ascii="Arial" w:hAnsi="Arial" w:cs="Arial"/>
          <w:sz w:val="22"/>
          <w:szCs w:val="22"/>
        </w:rPr>
        <w:t>;</w:t>
      </w:r>
    </w:p>
    <w:p w14:paraId="02C9E3FC" w14:textId="77777777" w:rsidR="00F9435D" w:rsidRDefault="00FA679A" w:rsidP="00F9435D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>Cou</w:t>
      </w:r>
      <w:r w:rsidR="008F462B" w:rsidRPr="006E123D">
        <w:rPr>
          <w:rFonts w:ascii="Arial" w:hAnsi="Arial" w:cs="Arial"/>
          <w:sz w:val="22"/>
          <w:szCs w:val="22"/>
        </w:rPr>
        <w:t xml:space="preserve">nter-IM5 (C-IM5) set to -70 </w:t>
      </w:r>
      <w:proofErr w:type="spellStart"/>
      <w:r w:rsidR="008F462B" w:rsidRPr="006E123D">
        <w:rPr>
          <w:rFonts w:ascii="Arial" w:hAnsi="Arial" w:cs="Arial"/>
          <w:sz w:val="22"/>
          <w:szCs w:val="22"/>
        </w:rPr>
        <w:t>dBc</w:t>
      </w:r>
      <w:proofErr w:type="spellEnd"/>
      <w:r w:rsidR="00B86256" w:rsidRPr="006E123D">
        <w:rPr>
          <w:rFonts w:ascii="Arial" w:hAnsi="Arial" w:cs="Arial"/>
          <w:sz w:val="22"/>
          <w:szCs w:val="22"/>
        </w:rPr>
        <w:t>;</w:t>
      </w:r>
    </w:p>
    <w:p w14:paraId="480B6CB8" w14:textId="207ED2EF" w:rsidR="00F9435D" w:rsidRPr="00F9435D" w:rsidRDefault="00B367F4" w:rsidP="00B367F4">
      <w:pPr>
        <w:pStyle w:val="2"/>
        <w:spacing w:after="240"/>
        <w:ind w:left="0"/>
        <w:rPr>
          <w:szCs w:val="28"/>
        </w:rPr>
      </w:pPr>
      <w:r>
        <w:t>Tx noise measurement results</w:t>
      </w:r>
    </w:p>
    <w:p w14:paraId="50B0A683" w14:textId="15EFF262" w:rsidR="00CF72B8" w:rsidRPr="00144924" w:rsidRDefault="00340E7D" w:rsidP="004D372D">
      <w:pPr>
        <w:ind w:firstLineChars="50" w:firstLine="110"/>
        <w:rPr>
          <w:rFonts w:ascii="Arial" w:hAnsi="Arial" w:cs="Arial"/>
          <w:sz w:val="22"/>
          <w:lang w:val="en-GB"/>
        </w:rPr>
      </w:pPr>
      <w:r w:rsidRPr="006E123D">
        <w:rPr>
          <w:rFonts w:ascii="Arial" w:hAnsi="Arial" w:cs="Arial"/>
          <w:sz w:val="22"/>
          <w:lang w:val="en-GB"/>
        </w:rPr>
        <w:t>The Rx</w:t>
      </w:r>
      <w:r w:rsidR="004B4677" w:rsidRPr="006E123D">
        <w:rPr>
          <w:rFonts w:ascii="Arial" w:eastAsiaTheme="minorEastAsia" w:hAnsi="Arial" w:cs="Arial"/>
          <w:sz w:val="22"/>
          <w:lang w:val="en-GB" w:eastAsia="ja-JP"/>
        </w:rPr>
        <w:t xml:space="preserve"> band Noise</w:t>
      </w:r>
      <w:r w:rsidR="00453FB1" w:rsidRPr="006E123D">
        <w:rPr>
          <w:rFonts w:ascii="Arial" w:eastAsiaTheme="minorEastAsia" w:hAnsi="Arial" w:cs="Arial"/>
          <w:sz w:val="22"/>
          <w:lang w:val="en-GB" w:eastAsia="ja-JP"/>
        </w:rPr>
        <w:t xml:space="preserve"> (</w:t>
      </w:r>
      <w:proofErr w:type="spellStart"/>
      <w:r w:rsidR="00453FB1" w:rsidRPr="006E123D">
        <w:rPr>
          <w:rFonts w:ascii="Arial" w:eastAsiaTheme="minorEastAsia" w:hAnsi="Arial" w:cs="Arial"/>
          <w:sz w:val="22"/>
          <w:lang w:val="en-GB" w:eastAsia="ja-JP"/>
        </w:rPr>
        <w:t>RxBN</w:t>
      </w:r>
      <w:proofErr w:type="spellEnd"/>
      <w:r w:rsidR="00453FB1" w:rsidRPr="006E123D">
        <w:rPr>
          <w:rFonts w:ascii="Arial" w:eastAsiaTheme="minorEastAsia" w:hAnsi="Arial" w:cs="Arial"/>
          <w:sz w:val="22"/>
          <w:lang w:val="en-GB" w:eastAsia="ja-JP"/>
        </w:rPr>
        <w:t>)</w:t>
      </w:r>
      <w:r w:rsidR="004B4677" w:rsidRPr="006E123D">
        <w:rPr>
          <w:rFonts w:ascii="Arial" w:eastAsiaTheme="minorEastAsia" w:hAnsi="Arial" w:cs="Arial"/>
          <w:sz w:val="22"/>
          <w:lang w:val="en-GB" w:eastAsia="ja-JP"/>
        </w:rPr>
        <w:t xml:space="preserve"> </w:t>
      </w:r>
      <w:r w:rsidRPr="006E123D">
        <w:rPr>
          <w:rFonts w:ascii="Arial" w:hAnsi="Arial" w:cs="Arial"/>
          <w:sz w:val="22"/>
          <w:lang w:val="en-GB"/>
        </w:rPr>
        <w:t xml:space="preserve">of PA </w:t>
      </w:r>
      <w:r w:rsidR="00B367F4">
        <w:rPr>
          <w:rFonts w:ascii="Arial" w:hAnsi="Arial" w:cs="Arial"/>
          <w:sz w:val="22"/>
          <w:lang w:val="en-GB"/>
        </w:rPr>
        <w:t>m</w:t>
      </w:r>
      <w:r w:rsidRPr="006E123D">
        <w:rPr>
          <w:rFonts w:ascii="Arial" w:hAnsi="Arial" w:cs="Arial"/>
          <w:sz w:val="22"/>
          <w:lang w:val="en-GB"/>
        </w:rPr>
        <w:t>easure</w:t>
      </w:r>
      <w:r w:rsidR="00B367F4">
        <w:rPr>
          <w:rFonts w:ascii="Arial" w:hAnsi="Arial" w:cs="Arial"/>
          <w:sz w:val="22"/>
          <w:lang w:val="en-GB"/>
        </w:rPr>
        <w:t xml:space="preserve">ment results </w:t>
      </w:r>
      <w:r w:rsidR="00FC01E9">
        <w:rPr>
          <w:rFonts w:ascii="Arial" w:hAnsi="Arial" w:cs="Arial"/>
          <w:sz w:val="22"/>
          <w:lang w:val="en-GB"/>
        </w:rPr>
        <w:t>are</w:t>
      </w:r>
      <w:r w:rsidR="0077737E">
        <w:rPr>
          <w:rFonts w:ascii="Arial" w:hAnsi="Arial" w:cs="Arial"/>
          <w:sz w:val="22"/>
          <w:lang w:val="en-GB"/>
        </w:rPr>
        <w:t xml:space="preserve"> shown in </w:t>
      </w:r>
      <w:r w:rsidR="00C41C0B" w:rsidRPr="00144924">
        <w:rPr>
          <w:rFonts w:ascii="Arial" w:hAnsi="Arial" w:cs="Arial"/>
          <w:sz w:val="22"/>
          <w:lang w:val="en-GB"/>
        </w:rPr>
        <w:t>Table 1</w:t>
      </w:r>
      <w:r w:rsidR="0077737E" w:rsidRPr="00144924">
        <w:rPr>
          <w:rFonts w:ascii="Arial" w:hAnsi="Arial" w:cs="Arial"/>
          <w:sz w:val="22"/>
          <w:lang w:val="en-GB"/>
        </w:rPr>
        <w:t>.</w:t>
      </w:r>
    </w:p>
    <w:p w14:paraId="79B6FDED" w14:textId="77777777" w:rsidR="004B4677" w:rsidRPr="00B367F4" w:rsidRDefault="004B4677" w:rsidP="00F9435D">
      <w:pPr>
        <w:rPr>
          <w:rFonts w:ascii="Arial" w:hAnsi="Arial" w:cs="Arial"/>
          <w:lang w:val="en-GB"/>
        </w:rPr>
      </w:pPr>
    </w:p>
    <w:p w14:paraId="166A8FA3" w14:textId="62C98529" w:rsidR="0088583B" w:rsidRPr="006E123D" w:rsidRDefault="0088583B" w:rsidP="00F9435D">
      <w:pPr>
        <w:snapToGrid w:val="0"/>
        <w:spacing w:line="360" w:lineRule="auto"/>
        <w:contextualSpacing/>
        <w:jc w:val="center"/>
        <w:rPr>
          <w:rFonts w:ascii="Arial" w:eastAsiaTheme="minorEastAsia" w:hAnsi="Arial" w:cs="Arial"/>
          <w:b/>
          <w:sz w:val="22"/>
          <w:lang w:val="en-GB" w:eastAsia="ja-JP"/>
        </w:rPr>
      </w:pPr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Table </w:t>
      </w:r>
      <w:r w:rsidR="00450ABD" w:rsidRPr="006E123D">
        <w:rPr>
          <w:rFonts w:ascii="Arial" w:eastAsiaTheme="minorEastAsia" w:hAnsi="Arial" w:cs="Arial"/>
          <w:b/>
          <w:sz w:val="22"/>
          <w:lang w:val="en-GB" w:eastAsia="ja-JP"/>
        </w:rPr>
        <w:t>1</w:t>
      </w:r>
      <w:r w:rsidR="003B66F2">
        <w:rPr>
          <w:rFonts w:ascii="Arial" w:eastAsiaTheme="minorEastAsia" w:hAnsi="Arial" w:cs="Arial"/>
          <w:b/>
          <w:sz w:val="22"/>
          <w:lang w:val="en-GB" w:eastAsia="ja-JP"/>
        </w:rPr>
        <w:t>:</w:t>
      </w:r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 PA </w:t>
      </w:r>
      <w:proofErr w:type="spellStart"/>
      <w:r w:rsidRPr="006E123D">
        <w:rPr>
          <w:rFonts w:ascii="Arial" w:eastAsiaTheme="minorEastAsia" w:hAnsi="Arial" w:cs="Arial"/>
          <w:b/>
          <w:sz w:val="22"/>
          <w:lang w:val="en-GB" w:eastAsia="ja-JP"/>
        </w:rPr>
        <w:t>RxBN</w:t>
      </w:r>
      <w:proofErr w:type="spellEnd"/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 measurement results</w:t>
      </w:r>
    </w:p>
    <w:tbl>
      <w:tblPr>
        <w:tblW w:w="713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58"/>
        <w:gridCol w:w="1080"/>
        <w:gridCol w:w="1079"/>
        <w:gridCol w:w="1204"/>
        <w:gridCol w:w="1205"/>
        <w:gridCol w:w="1213"/>
      </w:tblGrid>
      <w:tr w:rsidR="00B367F4" w:rsidRPr="00DD6C59" w14:paraId="5E2E81D1" w14:textId="77777777" w:rsidTr="00B367F4">
        <w:trPr>
          <w:trHeight w:val="375"/>
          <w:jc w:val="center"/>
        </w:trPr>
        <w:tc>
          <w:tcPr>
            <w:tcW w:w="13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8633" w14:textId="47487B90" w:rsidR="00B367F4" w:rsidRPr="00DD6C59" w:rsidRDefault="00B367F4" w:rsidP="00F9435D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 xml:space="preserve">UL/DL 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BW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F635" w14:textId="77777777" w:rsidR="00B367F4" w:rsidRPr="00DD6C59" w:rsidRDefault="00B367F4" w:rsidP="00F9435D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Tx freq.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ED750F4" w14:textId="77777777" w:rsidR="00B367F4" w:rsidRPr="00DD6C59" w:rsidRDefault="00B367F4" w:rsidP="00F9435D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R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x freq.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59766B" w14:textId="469C0438" w:rsidR="00B367F4" w:rsidRPr="00DD6C59" w:rsidRDefault="00B367F4" w:rsidP="00F9435D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T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 xml:space="preserve">x/Rx </w:t>
            </w: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band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 xml:space="preserve"> gap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DED5" w14:textId="69F7D413" w:rsidR="00B367F4" w:rsidRPr="00DD6C59" w:rsidRDefault="00B367F4" w:rsidP="00F9435D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 xml:space="preserve">Tx 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RB</w:t>
            </w: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s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 xml:space="preserve"> </w:t>
            </w: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A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lloca</w:t>
            </w: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tion</w:t>
            </w:r>
          </w:p>
        </w:tc>
        <w:tc>
          <w:tcPr>
            <w:tcW w:w="12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63CD" w14:textId="77777777" w:rsidR="00B367F4" w:rsidRPr="00DD6C59" w:rsidRDefault="00B367F4" w:rsidP="00F9435D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proofErr w:type="spellStart"/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RxBN</w:t>
            </w:r>
            <w:proofErr w:type="spellEnd"/>
          </w:p>
        </w:tc>
      </w:tr>
      <w:tr w:rsidR="00B367F4" w:rsidRPr="00DD6C59" w14:paraId="323DAFBD" w14:textId="77777777" w:rsidTr="00B367F4">
        <w:trPr>
          <w:trHeight w:val="390"/>
          <w:jc w:val="center"/>
        </w:trPr>
        <w:tc>
          <w:tcPr>
            <w:tcW w:w="1358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21939B3" w14:textId="375ED04E" w:rsidR="00B367F4" w:rsidRPr="00DD6C59" w:rsidRDefault="00B367F4" w:rsidP="00F9435D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(MHz)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D0FA0" w14:textId="77777777" w:rsidR="00B367F4" w:rsidRPr="00DD6C59" w:rsidRDefault="00B367F4" w:rsidP="00F9435D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(MHz)</w:t>
            </w:r>
          </w:p>
        </w:tc>
        <w:tc>
          <w:tcPr>
            <w:tcW w:w="107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vAlign w:val="center"/>
          </w:tcPr>
          <w:p w14:paraId="2B7D15E3" w14:textId="77777777" w:rsidR="00B367F4" w:rsidRPr="00DD6C59" w:rsidRDefault="00B367F4" w:rsidP="00F9435D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(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MHz)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vAlign w:val="center"/>
          </w:tcPr>
          <w:p w14:paraId="17B5B16D" w14:textId="77777777" w:rsidR="00B367F4" w:rsidRPr="00DD6C59" w:rsidRDefault="00B367F4" w:rsidP="00F9435D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(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MHz)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06461C3" w14:textId="77777777" w:rsidR="00B367F4" w:rsidRPr="00DD6C59" w:rsidRDefault="00B367F4" w:rsidP="00F9435D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(-)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75467" w14:textId="77777777" w:rsidR="00B367F4" w:rsidRPr="00DD6C59" w:rsidRDefault="00B367F4" w:rsidP="00F9435D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(dBm/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BW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)</w:t>
            </w:r>
          </w:p>
        </w:tc>
      </w:tr>
      <w:tr w:rsidR="00B367F4" w:rsidRPr="00E30FC3" w14:paraId="30A6006D" w14:textId="77777777" w:rsidTr="00B367F4">
        <w:trPr>
          <w:trHeight w:val="375"/>
          <w:jc w:val="center"/>
        </w:trPr>
        <w:tc>
          <w:tcPr>
            <w:tcW w:w="13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655395C" w14:textId="0C56D9B6" w:rsidR="00B367F4" w:rsidRPr="00E30FC3" w:rsidRDefault="00B367F4" w:rsidP="00F9435D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30/30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46E5C6C5" w14:textId="373A7D5C" w:rsidR="00B367F4" w:rsidRPr="00E30FC3" w:rsidRDefault="00B367F4" w:rsidP="00F9435D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1895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78073FD7" w14:textId="2B2B75C6" w:rsidR="00B367F4" w:rsidRPr="00E30FC3" w:rsidRDefault="00B367F4" w:rsidP="00F9435D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1975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48853D65" w14:textId="3A31FDA1" w:rsidR="00B367F4" w:rsidRPr="00E30FC3" w:rsidRDefault="000900EC" w:rsidP="00F9435D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5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3A9129CD" w14:textId="4064DE34" w:rsidR="00B367F4" w:rsidRPr="00E30FC3" w:rsidRDefault="000900EC" w:rsidP="00F9435D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48</w:t>
            </w:r>
            <w:r w:rsidR="00B367F4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@11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6DFD7CB4" w14:textId="7F13E78A" w:rsidR="00B367F4" w:rsidRPr="00E30FC3" w:rsidRDefault="00B367F4" w:rsidP="00F9435D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-</w:t>
            </w:r>
            <w:r w:rsidR="000900EC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40.9</w:t>
            </w:r>
          </w:p>
        </w:tc>
      </w:tr>
      <w:tr w:rsidR="00B367F4" w:rsidRPr="00E30FC3" w14:paraId="0710DE97" w14:textId="77777777" w:rsidTr="00B367F4">
        <w:trPr>
          <w:trHeight w:val="375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31C6FB19" w14:textId="5AA311C6" w:rsidR="00B367F4" w:rsidRPr="00E30FC3" w:rsidRDefault="00B367F4" w:rsidP="00F9435D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4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</w:t>
            </w: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/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1EC376C6" w14:textId="60D80FFC" w:rsidR="00B367F4" w:rsidRPr="00E30FC3" w:rsidRDefault="000900EC" w:rsidP="00F9435D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1890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4BB05E00" w14:textId="43B28940" w:rsidR="00B367F4" w:rsidRPr="00E30FC3" w:rsidRDefault="000900EC" w:rsidP="00F9435D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1970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AC879F9" w14:textId="4DDB5FA6" w:rsidR="00B367F4" w:rsidRPr="00E30FC3" w:rsidRDefault="000900EC" w:rsidP="00F9435D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4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7FBF6D6" w14:textId="2CA88D09" w:rsidR="00B367F4" w:rsidRPr="001B79FA" w:rsidRDefault="000900EC" w:rsidP="00F9435D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40</w:t>
            </w:r>
            <w:r w:rsidR="00B367F4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@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176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38393E1E" w14:textId="13979E6F" w:rsidR="00B367F4" w:rsidRPr="00E30FC3" w:rsidRDefault="0074528F" w:rsidP="00F9435D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-</w:t>
            </w:r>
            <w:r w:rsidR="000900EC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34.6</w:t>
            </w:r>
          </w:p>
        </w:tc>
      </w:tr>
    </w:tbl>
    <w:p w14:paraId="3CD0DCF5" w14:textId="77777777" w:rsidR="0097449C" w:rsidRPr="00CF72B8" w:rsidRDefault="0097449C" w:rsidP="00F9435D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7956A23C" w14:textId="77777777" w:rsidR="00F9435D" w:rsidRPr="00F9435D" w:rsidRDefault="00F9435D" w:rsidP="00B367F4">
      <w:pPr>
        <w:pStyle w:val="2"/>
        <w:spacing w:after="240"/>
        <w:ind w:left="0"/>
        <w:rPr>
          <w:szCs w:val="28"/>
        </w:rPr>
      </w:pPr>
      <w:r w:rsidRPr="006E123D">
        <w:t>Power Amplifier Calibration and Test Waveforms</w:t>
      </w:r>
    </w:p>
    <w:p w14:paraId="3C143B68" w14:textId="16C0442B" w:rsidR="00C74B96" w:rsidRDefault="00924EFA" w:rsidP="004D372D">
      <w:pPr>
        <w:ind w:firstLineChars="50" w:firstLine="110"/>
        <w:rPr>
          <w:rFonts w:ascii="Arial" w:hAnsi="Arial" w:cs="Arial"/>
          <w:sz w:val="22"/>
          <w:szCs w:val="22"/>
        </w:rPr>
      </w:pPr>
      <w:r w:rsidRPr="00924EFA">
        <w:rPr>
          <w:rFonts w:ascii="Arial" w:hAnsi="Arial" w:cs="Arial"/>
          <w:sz w:val="22"/>
          <w:szCs w:val="22"/>
        </w:rPr>
        <w:t xml:space="preserve">The </w:t>
      </w:r>
      <w:r w:rsidR="00604F31">
        <w:rPr>
          <w:rFonts w:ascii="Arial" w:hAnsi="Arial" w:cs="Arial"/>
          <w:sz w:val="22"/>
          <w:szCs w:val="22"/>
        </w:rPr>
        <w:t>link-budget</w:t>
      </w:r>
      <w:r w:rsidRPr="00924EFA">
        <w:rPr>
          <w:rFonts w:ascii="Arial" w:hAnsi="Arial" w:cs="Arial"/>
          <w:sz w:val="22"/>
          <w:szCs w:val="22"/>
        </w:rPr>
        <w:t xml:space="preserve"> calculation a</w:t>
      </w:r>
      <w:r w:rsidR="00A17DE6">
        <w:rPr>
          <w:rFonts w:ascii="Arial" w:hAnsi="Arial" w:cs="Arial"/>
          <w:sz w:val="22"/>
          <w:szCs w:val="22"/>
        </w:rPr>
        <w:t xml:space="preserve">ssumptions </w:t>
      </w:r>
      <w:r w:rsidRPr="00924EFA">
        <w:rPr>
          <w:rFonts w:ascii="Arial" w:hAnsi="Arial" w:cs="Arial"/>
          <w:sz w:val="22"/>
          <w:szCs w:val="22"/>
        </w:rPr>
        <w:t xml:space="preserve">and </w:t>
      </w:r>
      <w:r w:rsidR="00604F31">
        <w:rPr>
          <w:rFonts w:ascii="Arial" w:hAnsi="Arial" w:cs="Arial"/>
          <w:sz w:val="22"/>
          <w:szCs w:val="22"/>
        </w:rPr>
        <w:t>MSD</w:t>
      </w:r>
      <w:r w:rsidRPr="00924EFA">
        <w:rPr>
          <w:rFonts w:ascii="Arial" w:hAnsi="Arial" w:cs="Arial"/>
          <w:sz w:val="22"/>
          <w:szCs w:val="22"/>
        </w:rPr>
        <w:t xml:space="preserve"> </w:t>
      </w:r>
      <w:r w:rsidR="003B66F2">
        <w:rPr>
          <w:rFonts w:ascii="Arial" w:hAnsi="Arial" w:cs="Arial"/>
          <w:sz w:val="22"/>
          <w:szCs w:val="22"/>
        </w:rPr>
        <w:t>estimation</w:t>
      </w:r>
      <w:r w:rsidRPr="00924EFA">
        <w:rPr>
          <w:rFonts w:ascii="Arial" w:hAnsi="Arial" w:cs="Arial"/>
          <w:sz w:val="22"/>
          <w:szCs w:val="22"/>
        </w:rPr>
        <w:t xml:space="preserve"> </w:t>
      </w:r>
      <w:r w:rsidR="004F3A4E">
        <w:rPr>
          <w:rFonts w:ascii="Arial" w:hAnsi="Arial" w:cs="Arial"/>
          <w:sz w:val="22"/>
          <w:szCs w:val="22"/>
        </w:rPr>
        <w:t>are</w:t>
      </w:r>
      <w:r w:rsidR="00FC01E9">
        <w:rPr>
          <w:rFonts w:ascii="Arial" w:hAnsi="Arial" w:cs="Arial"/>
          <w:sz w:val="22"/>
          <w:szCs w:val="22"/>
        </w:rPr>
        <w:t xml:space="preserve"> shown</w:t>
      </w:r>
      <w:r w:rsidRPr="00924EFA">
        <w:rPr>
          <w:rFonts w:ascii="Arial" w:hAnsi="Arial" w:cs="Arial"/>
          <w:sz w:val="22"/>
          <w:szCs w:val="22"/>
        </w:rPr>
        <w:t xml:space="preserve"> in </w:t>
      </w:r>
      <w:r w:rsidR="00FC01E9">
        <w:rPr>
          <w:rFonts w:ascii="Arial" w:hAnsi="Arial" w:cs="Arial"/>
          <w:sz w:val="22"/>
          <w:szCs w:val="22"/>
        </w:rPr>
        <w:t>T</w:t>
      </w:r>
      <w:r w:rsidRPr="00924EFA">
        <w:rPr>
          <w:rFonts w:ascii="Arial" w:hAnsi="Arial" w:cs="Arial"/>
          <w:sz w:val="22"/>
          <w:szCs w:val="22"/>
        </w:rPr>
        <w:t>able</w:t>
      </w:r>
      <w:r w:rsidRPr="00461690">
        <w:rPr>
          <w:rFonts w:ascii="Arial" w:hAnsi="Arial" w:cs="Arial"/>
          <w:sz w:val="22"/>
          <w:szCs w:val="22"/>
        </w:rPr>
        <w:t xml:space="preserve"> </w:t>
      </w:r>
      <w:r w:rsidR="00FC01E9">
        <w:rPr>
          <w:rFonts w:ascii="Arial" w:hAnsi="Arial" w:cs="Arial"/>
          <w:sz w:val="22"/>
          <w:szCs w:val="22"/>
        </w:rPr>
        <w:t>2</w:t>
      </w:r>
      <w:r w:rsidR="001F08E7" w:rsidRPr="00461690">
        <w:rPr>
          <w:rFonts w:ascii="Arial" w:hAnsi="Arial" w:cs="Arial"/>
          <w:sz w:val="22"/>
          <w:szCs w:val="22"/>
        </w:rPr>
        <w:t>.</w:t>
      </w:r>
    </w:p>
    <w:p w14:paraId="6903E861" w14:textId="73F13B45" w:rsidR="00C74B96" w:rsidRDefault="00C74B96">
      <w:pPr>
        <w:rPr>
          <w:rFonts w:ascii="Arial" w:hAnsi="Arial" w:cs="Arial"/>
          <w:sz w:val="22"/>
          <w:szCs w:val="22"/>
        </w:rPr>
      </w:pPr>
    </w:p>
    <w:p w14:paraId="0629C027" w14:textId="0B1C88BD" w:rsidR="00172DD2" w:rsidRPr="00A17DE6" w:rsidRDefault="00A17DE6" w:rsidP="00A17DE6">
      <w:pPr>
        <w:spacing w:after="120"/>
        <w:jc w:val="center"/>
        <w:rPr>
          <w:rFonts w:ascii="Arial" w:hAnsi="Arial" w:cs="Arial"/>
          <w:b/>
        </w:rPr>
      </w:pPr>
      <w:r w:rsidRPr="006E123D">
        <w:rPr>
          <w:rFonts w:ascii="Arial" w:hAnsi="Arial" w:cs="Arial"/>
          <w:b/>
          <w:sz w:val="22"/>
        </w:rPr>
        <w:t>Table 2</w:t>
      </w:r>
      <w:r w:rsidR="003B66F2">
        <w:rPr>
          <w:rFonts w:ascii="Arial" w:hAnsi="Arial" w:cs="Arial"/>
          <w:b/>
          <w:sz w:val="22"/>
        </w:rPr>
        <w:t>:</w:t>
      </w:r>
      <w:r w:rsidRPr="006E123D">
        <w:rPr>
          <w:rFonts w:ascii="Arial" w:hAnsi="Arial" w:cs="Arial"/>
          <w:b/>
          <w:sz w:val="22"/>
        </w:rPr>
        <w:t xml:space="preserve"> </w:t>
      </w:r>
      <w:r w:rsidR="00604F31" w:rsidRPr="006E123D">
        <w:rPr>
          <w:rFonts w:ascii="Arial" w:hAnsi="Arial" w:cs="Arial"/>
          <w:b/>
          <w:sz w:val="22"/>
        </w:rPr>
        <w:t>MSD</w:t>
      </w:r>
      <w:r w:rsidRPr="006E123D">
        <w:rPr>
          <w:rFonts w:ascii="Arial" w:hAnsi="Arial" w:cs="Arial"/>
          <w:b/>
          <w:sz w:val="22"/>
        </w:rPr>
        <w:t xml:space="preserve"> </w:t>
      </w:r>
      <w:r w:rsidR="00144924">
        <w:rPr>
          <w:rFonts w:ascii="Arial" w:hAnsi="Arial" w:cs="Arial"/>
          <w:b/>
          <w:sz w:val="22"/>
        </w:rPr>
        <w:t>E</w:t>
      </w:r>
      <w:r w:rsidR="00B5214B">
        <w:rPr>
          <w:rFonts w:ascii="Arial" w:hAnsi="Arial" w:cs="Arial"/>
          <w:b/>
          <w:sz w:val="22"/>
        </w:rPr>
        <w:t>stimation</w:t>
      </w:r>
      <w:r w:rsidRPr="006E123D">
        <w:rPr>
          <w:rFonts w:ascii="Arial" w:hAnsi="Arial" w:cs="Arial"/>
          <w:b/>
          <w:sz w:val="22"/>
        </w:rPr>
        <w:t xml:space="preserve"> for </w:t>
      </w:r>
      <w:r w:rsidR="003B66F2">
        <w:rPr>
          <w:rFonts w:ascii="Arial" w:hAnsi="Arial" w:cs="Arial"/>
          <w:b/>
          <w:sz w:val="22"/>
        </w:rPr>
        <w:t>n</w:t>
      </w:r>
      <w:r w:rsidR="000900EC">
        <w:rPr>
          <w:rFonts w:ascii="Arial" w:hAnsi="Arial" w:cs="Arial"/>
          <w:b/>
          <w:sz w:val="22"/>
        </w:rPr>
        <w:t>2</w:t>
      </w:r>
      <w:r w:rsidR="00604F31">
        <w:rPr>
          <w:rFonts w:ascii="Arial" w:hAnsi="Arial" w:cs="Arial"/>
          <w:b/>
        </w:rPr>
        <w:t xml:space="preserve"> </w:t>
      </w:r>
    </w:p>
    <w:tbl>
      <w:tblPr>
        <w:tblW w:w="7199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683"/>
        <w:gridCol w:w="794"/>
        <w:gridCol w:w="680"/>
        <w:gridCol w:w="681"/>
        <w:gridCol w:w="680"/>
        <w:gridCol w:w="681"/>
      </w:tblGrid>
      <w:tr w:rsidR="000900EC" w:rsidRPr="00AD6583" w14:paraId="1C034CE6" w14:textId="77777777" w:rsidTr="00D5083A">
        <w:trPr>
          <w:trHeight w:val="283"/>
          <w:jc w:val="center"/>
        </w:trPr>
        <w:tc>
          <w:tcPr>
            <w:tcW w:w="3683" w:type="dxa"/>
            <w:tcBorders>
              <w:top w:val="single" w:sz="18" w:space="0" w:color="auto"/>
              <w:left w:val="single" w:sz="1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A420F" w14:textId="77777777" w:rsidR="000900EC" w:rsidRPr="00DA3D2A" w:rsidRDefault="000900EC" w:rsidP="00B00127">
            <w:pPr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794" w:type="dxa"/>
            <w:tcBorders>
              <w:top w:val="single" w:sz="18" w:space="0" w:color="auto"/>
              <w:left w:val="nil"/>
              <w:bottom w:val="doub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6530D0" w14:textId="77777777" w:rsidR="000900EC" w:rsidRPr="00DA3D2A" w:rsidRDefault="000900EC" w:rsidP="00B00127">
            <w:pPr>
              <w:jc w:val="center"/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Unit</w:t>
            </w:r>
          </w:p>
        </w:tc>
        <w:tc>
          <w:tcPr>
            <w:tcW w:w="2722" w:type="dxa"/>
            <w:gridSpan w:val="4"/>
            <w:tcBorders>
              <w:top w:val="single" w:sz="18" w:space="0" w:color="auto"/>
              <w:left w:val="single" w:sz="18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14:paraId="0222D080" w14:textId="35795190" w:rsidR="000900EC" w:rsidRPr="00DA3D2A" w:rsidRDefault="000900EC" w:rsidP="000900EC">
            <w:pPr>
              <w:jc w:val="center"/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n</w:t>
            </w:r>
            <w:r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2</w:t>
            </w:r>
          </w:p>
        </w:tc>
      </w:tr>
      <w:tr w:rsidR="000900EC" w:rsidRPr="00AD6583" w14:paraId="01FA19FD" w14:textId="77777777" w:rsidTr="00D5083A">
        <w:trPr>
          <w:trHeight w:val="285"/>
          <w:jc w:val="center"/>
        </w:trPr>
        <w:tc>
          <w:tcPr>
            <w:tcW w:w="368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50684" w14:textId="081FFBA5" w:rsidR="000900EC" w:rsidRPr="00DA3D2A" w:rsidRDefault="00FE59F1" w:rsidP="00B00127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UL</w:t>
            </w:r>
            <w:r w:rsidR="000900EC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DL</w:t>
            </w:r>
            <w:r w:rsidR="000900EC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</w:t>
            </w:r>
            <w:r w:rsidR="000900EC"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BW</w:t>
            </w:r>
          </w:p>
        </w:tc>
        <w:tc>
          <w:tcPr>
            <w:tcW w:w="794" w:type="dxa"/>
            <w:tcBorders>
              <w:top w:val="double" w:sz="4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577BFE8" w14:textId="77777777" w:rsidR="000900EC" w:rsidRPr="00DA3D2A" w:rsidRDefault="000900EC" w:rsidP="00B00127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361" w:type="dxa"/>
            <w:gridSpan w:val="2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0BD7" w14:textId="7A0AFBEC" w:rsidR="000900EC" w:rsidRPr="00DA3D2A" w:rsidRDefault="00D5083A" w:rsidP="00B00127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30</w:t>
            </w:r>
            <w:r w:rsidR="000900EC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1361" w:type="dxa"/>
            <w:gridSpan w:val="2"/>
            <w:tcBorders>
              <w:top w:val="doub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D8C7313" w14:textId="719790DA" w:rsidR="000900EC" w:rsidRDefault="00D5083A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</w:t>
            </w:r>
            <w:r w:rsidR="000900EC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0/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40</w:t>
            </w:r>
          </w:p>
        </w:tc>
      </w:tr>
      <w:tr w:rsidR="000900EC" w:rsidRPr="00AD6583" w14:paraId="71457AA3" w14:textId="77777777" w:rsidTr="000900EC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3A02D" w14:textId="77777777" w:rsidR="000900EC" w:rsidRPr="00DA3D2A" w:rsidRDefault="000900EC" w:rsidP="00A671A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Antenna isolation 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5E4D110" w14:textId="77777777" w:rsidR="000900EC" w:rsidRPr="00DA3D2A" w:rsidRDefault="000900EC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472D" w14:textId="77777777" w:rsidR="000900EC" w:rsidRPr="00DA3D2A" w:rsidRDefault="000900EC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FEFFF52" w14:textId="144604A9" w:rsidR="000900EC" w:rsidRPr="00DA3D2A" w:rsidRDefault="000900EC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</w:tr>
      <w:tr w:rsidR="000900EC" w:rsidRPr="00AD6583" w14:paraId="3C96E1E2" w14:textId="77777777" w:rsidTr="000900EC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EC4AA" w14:textId="77777777" w:rsidR="000900EC" w:rsidRPr="00DA3D2A" w:rsidRDefault="000900EC" w:rsidP="00A671A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Front-end loss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74B7491" w14:textId="77777777" w:rsidR="000900EC" w:rsidRPr="00DA3D2A" w:rsidRDefault="000900EC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AB1B" w14:textId="77777777" w:rsidR="000900EC" w:rsidRPr="00DA3D2A" w:rsidRDefault="000900EC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6FEE8A1" w14:textId="5D2D7DCB" w:rsidR="000900EC" w:rsidRPr="00DA3D2A" w:rsidRDefault="000900EC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</w:tr>
      <w:tr w:rsidR="000900EC" w:rsidRPr="00AD6583" w14:paraId="4939D408" w14:textId="77777777" w:rsidTr="000900EC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4776B" w14:textId="77777777" w:rsidR="000900EC" w:rsidRPr="00DA3D2A" w:rsidRDefault="000900EC" w:rsidP="00A671A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PA output power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045EEF5" w14:textId="77777777" w:rsidR="000900EC" w:rsidRPr="00DA3D2A" w:rsidRDefault="000900EC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F17D" w14:textId="77777777" w:rsidR="000900EC" w:rsidRPr="00DA3D2A" w:rsidRDefault="000900EC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3105D3" w14:textId="353FA9A4" w:rsidR="000900EC" w:rsidRPr="00DA3D2A" w:rsidRDefault="000900EC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</w:tr>
      <w:tr w:rsidR="000900EC" w:rsidRPr="00AD6583" w14:paraId="788048CD" w14:textId="77777777" w:rsidTr="000900EC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4A8808E1" w14:textId="77777777" w:rsidR="000900EC" w:rsidRPr="00DA3D2A" w:rsidRDefault="000900EC" w:rsidP="00A671A3">
            <w:pP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 xml:space="preserve">PA </w:t>
            </w:r>
            <w:proofErr w:type="spellStart"/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x</w:t>
            </w: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BN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5FC96EA3" w14:textId="77777777" w:rsidR="000900EC" w:rsidRPr="00DA3D2A" w:rsidRDefault="000900EC" w:rsidP="00A671A3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DA64752" w14:textId="5EAFA0D2" w:rsidR="000900EC" w:rsidRPr="00DA3D2A" w:rsidRDefault="000900EC" w:rsidP="00A671A3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</w:t>
            </w:r>
            <w:r w:rsidR="00D5083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40.9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FBE4D5" w:themeFill="accent2" w:themeFillTint="33"/>
            <w:vAlign w:val="center"/>
          </w:tcPr>
          <w:p w14:paraId="0D422D11" w14:textId="6EE932D5" w:rsidR="000900EC" w:rsidRPr="00A671A3" w:rsidRDefault="000900EC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34.</w:t>
            </w:r>
            <w:r w:rsidR="00D5083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6</w:t>
            </w:r>
          </w:p>
        </w:tc>
      </w:tr>
      <w:tr w:rsidR="000900EC" w:rsidRPr="00AD6583" w14:paraId="7A42CAC8" w14:textId="77777777" w:rsidTr="000900EC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C75CA6B" w14:textId="77777777" w:rsidR="000900EC" w:rsidRPr="00DA3D2A" w:rsidRDefault="000900EC" w:rsidP="00A671A3">
            <w:pP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DPX_ISO_</w:t>
            </w:r>
            <w: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from</w:t>
            </w:r>
            <w:proofErr w:type="spellEnd"/>
            <w: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 xml:space="preserve"> </w:t>
            </w:r>
            <w:r w:rsidRPr="00DA3D2A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 xml:space="preserve">Tx </w:t>
            </w:r>
            <w: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to Rx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DE36513" w14:textId="77777777" w:rsidR="000900EC" w:rsidRPr="00DA3D2A" w:rsidRDefault="000900EC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7A993FF" w14:textId="77777777" w:rsidR="000900EC" w:rsidRPr="00DA3D2A" w:rsidRDefault="000900EC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50.0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0D4BACE8" w14:textId="6A7C11DC" w:rsidR="000900EC" w:rsidRPr="00DA3D2A" w:rsidRDefault="000900EC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50.0</w:t>
            </w:r>
          </w:p>
        </w:tc>
      </w:tr>
      <w:tr w:rsidR="000900EC" w:rsidRPr="00AD6583" w14:paraId="7ED18E43" w14:textId="77777777" w:rsidTr="000900EC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F6A48A7" w14:textId="77777777" w:rsidR="000900EC" w:rsidRPr="00DA3D2A" w:rsidRDefault="000900EC" w:rsidP="00A671A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DPX</w:t>
            </w: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 xml:space="preserve"> 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ATT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RX 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band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B721219" w14:textId="77777777" w:rsidR="000900EC" w:rsidRPr="00DA3D2A" w:rsidRDefault="000900EC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22D246B" w14:textId="2E3CB636" w:rsidR="000900EC" w:rsidRPr="00DA3D2A" w:rsidRDefault="000900EC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</w:t>
            </w:r>
            <w:r w:rsidR="00D5083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0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CA8866C" w14:textId="017D8812" w:rsidR="000900EC" w:rsidRDefault="000900EC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</w:t>
            </w:r>
            <w:r w:rsidR="00D5083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0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0900EC" w:rsidRPr="00AD6583" w14:paraId="5BD552C9" w14:textId="77777777" w:rsidTr="000900EC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84B98C0" w14:textId="77777777" w:rsidR="000900EC" w:rsidRPr="00DA3D2A" w:rsidRDefault="000900EC" w:rsidP="00A671A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Div_filter_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Tx</w:t>
            </w:r>
            <w:proofErr w:type="spellEnd"/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rejection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72FD3B2" w14:textId="77777777" w:rsidR="000900EC" w:rsidRPr="00DA3D2A" w:rsidRDefault="000900EC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0D91441" w14:textId="7494E630" w:rsidR="000900EC" w:rsidRPr="00DA3D2A" w:rsidRDefault="000900EC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</w:t>
            </w:r>
            <w:r w:rsidR="00D5083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0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63487FA" w14:textId="097F241B" w:rsidR="000900EC" w:rsidRPr="00DA3D2A" w:rsidRDefault="000900EC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</w:t>
            </w:r>
            <w:r w:rsidR="00D5083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0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0900EC" w:rsidRPr="00AD6583" w14:paraId="4520F873" w14:textId="77777777" w:rsidTr="000900EC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D8AA" w14:textId="77777777" w:rsidR="000900EC" w:rsidRPr="00DA3D2A" w:rsidRDefault="000900EC" w:rsidP="00A671A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Transceiver effective phase noise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3E5BDF6" w14:textId="77777777" w:rsidR="000900EC" w:rsidRPr="00DA3D2A" w:rsidRDefault="000900EC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dBc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/Hz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555CB" w14:textId="77777777" w:rsidR="000900EC" w:rsidRPr="00DA3D2A" w:rsidRDefault="000900EC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1B2510A" w14:textId="031D7E0D" w:rsidR="000900EC" w:rsidRPr="00DA3D2A" w:rsidRDefault="000900EC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</w:tr>
      <w:tr w:rsidR="000900EC" w:rsidRPr="00AD6583" w14:paraId="197CC07A" w14:textId="77777777" w:rsidTr="000900EC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83CAE" w14:textId="77777777" w:rsidR="000900EC" w:rsidRPr="00DA3D2A" w:rsidRDefault="000900EC" w:rsidP="00A671A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Thermal noise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/DRX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46C9E14" w14:textId="77777777" w:rsidR="000900EC" w:rsidRPr="00DA3D2A" w:rsidRDefault="000900EC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dBm/Hz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927F4" w14:textId="77777777" w:rsidR="000900EC" w:rsidRPr="00DA3D2A" w:rsidRDefault="000900EC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4E4E07B" w14:textId="1D796AB4" w:rsidR="000900EC" w:rsidRPr="00DA3D2A" w:rsidRDefault="000900EC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</w:tr>
      <w:tr w:rsidR="000900EC" w:rsidRPr="00AD6583" w14:paraId="7B655DF4" w14:textId="77777777" w:rsidTr="000900EC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0BBB8" w14:textId="77777777" w:rsidR="000900EC" w:rsidRPr="00DA3D2A" w:rsidRDefault="000900EC" w:rsidP="00A671A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SNR requirement for QPSK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B5E72E9" w14:textId="77777777" w:rsidR="000900EC" w:rsidRPr="00DA3D2A" w:rsidRDefault="000900EC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3228" w14:textId="77777777" w:rsidR="000900EC" w:rsidRPr="00DA3D2A" w:rsidRDefault="000900EC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FD3D9DD" w14:textId="55FF34C9" w:rsidR="000900EC" w:rsidRPr="00DA3D2A" w:rsidRDefault="000900EC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</w:tr>
      <w:tr w:rsidR="00D5083A" w:rsidRPr="00AD6583" w14:paraId="60C07861" w14:textId="77777777" w:rsidTr="00AF4FB2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25F02" w14:textId="77777777" w:rsidR="00D5083A" w:rsidRPr="00DA3D2A" w:rsidRDefault="00D5083A" w:rsidP="00D5083A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TX noise power at PRX/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393DC37" w14:textId="77777777" w:rsidR="00D5083A" w:rsidRPr="00DA3D2A" w:rsidRDefault="00D5083A" w:rsidP="00D5083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741A00" w14:textId="368A0561" w:rsidR="00D5083A" w:rsidRPr="00421D91" w:rsidRDefault="00D5083A" w:rsidP="00D5083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5083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-86.9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63AC2" w14:textId="7562505A" w:rsidR="00D5083A" w:rsidRPr="00421D91" w:rsidRDefault="00D5083A" w:rsidP="00D5083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5083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-86.9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E5AC" w14:textId="50187514" w:rsidR="00D5083A" w:rsidRPr="00421D91" w:rsidRDefault="00D5083A" w:rsidP="00D5083A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5083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-80.6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BF8CAC" w14:textId="0832DD40" w:rsidR="00D5083A" w:rsidRPr="00421D91" w:rsidRDefault="00D5083A" w:rsidP="00D5083A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5083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-80.6</w:t>
            </w:r>
          </w:p>
        </w:tc>
      </w:tr>
      <w:tr w:rsidR="00D5083A" w:rsidRPr="00AD6583" w14:paraId="0EFF1100" w14:textId="77777777" w:rsidTr="00AF4FB2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6FD06" w14:textId="77777777" w:rsidR="00D5083A" w:rsidRPr="00DA3D2A" w:rsidRDefault="00D5083A" w:rsidP="00D5083A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TX IM2 due to wider CBW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CB5BC94" w14:textId="77777777" w:rsidR="00D5083A" w:rsidRPr="00DA3D2A" w:rsidRDefault="00D5083A" w:rsidP="00D5083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1034BD" w14:textId="206D42B8" w:rsidR="00D5083A" w:rsidRPr="00421D91" w:rsidRDefault="00D5083A" w:rsidP="00D5083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5083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3E844" w14:textId="54980DCF" w:rsidR="00D5083A" w:rsidRPr="00421D91" w:rsidRDefault="00D5083A" w:rsidP="00D5083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5083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-95.0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06A0" w14:textId="5D7824C7" w:rsidR="00D5083A" w:rsidRPr="00421D91" w:rsidRDefault="00D5083A" w:rsidP="00D5083A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5083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8682273" w14:textId="4252FAE4" w:rsidR="00D5083A" w:rsidRPr="00421D91" w:rsidRDefault="00D5083A" w:rsidP="00D5083A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5083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-95.0</w:t>
            </w:r>
          </w:p>
        </w:tc>
      </w:tr>
      <w:tr w:rsidR="00D5083A" w:rsidRPr="00AD6583" w14:paraId="6E2BA7FF" w14:textId="77777777" w:rsidTr="00AF4FB2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BD815" w14:textId="77777777" w:rsidR="00D5083A" w:rsidRPr="00DA3D2A" w:rsidRDefault="00D5083A" w:rsidP="00D5083A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Thermal noise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4DD887B" w14:textId="77777777" w:rsidR="00D5083A" w:rsidRPr="00DA3D2A" w:rsidRDefault="00D5083A" w:rsidP="00D5083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C98AE9" w14:textId="53F533FD" w:rsidR="00D5083A" w:rsidRPr="00421D91" w:rsidRDefault="00D5083A" w:rsidP="00D5083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5083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-86.4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2D745" w14:textId="041A608A" w:rsidR="00D5083A" w:rsidRPr="00421D91" w:rsidRDefault="00D5083A" w:rsidP="00D5083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5083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-86.4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DC85" w14:textId="3BA781B2" w:rsidR="00D5083A" w:rsidRPr="00421D91" w:rsidRDefault="00D5083A" w:rsidP="00D5083A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5083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FBD2F3E" w14:textId="1559F782" w:rsidR="00D5083A" w:rsidRPr="00421D91" w:rsidRDefault="00D5083A" w:rsidP="00D5083A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5083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-85.1</w:t>
            </w:r>
          </w:p>
        </w:tc>
      </w:tr>
      <w:tr w:rsidR="00D5083A" w:rsidRPr="00AD6583" w14:paraId="4F63DE79" w14:textId="77777777" w:rsidTr="00AF4FB2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8C25F" w14:textId="77777777" w:rsidR="00D5083A" w:rsidRPr="00DA3D2A" w:rsidRDefault="00D5083A" w:rsidP="00D5083A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Total noise level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5A57D2B" w14:textId="77777777" w:rsidR="00D5083A" w:rsidRPr="00DA3D2A" w:rsidRDefault="00D5083A" w:rsidP="00D5083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BFBF7A" w14:textId="38BDE11E" w:rsidR="00D5083A" w:rsidRPr="00421D91" w:rsidRDefault="00D5083A" w:rsidP="00D5083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5083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-83.0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17188" w14:textId="1EB025B9" w:rsidR="00D5083A" w:rsidRPr="00421D91" w:rsidRDefault="00D5083A" w:rsidP="00D5083A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5083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-84.3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236D12" w14:textId="39455FAF" w:rsidR="00D5083A" w:rsidRPr="00421D91" w:rsidRDefault="00D5083A" w:rsidP="00D5083A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5083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-79.6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0292A9C8" w14:textId="54341842" w:rsidR="00D5083A" w:rsidRPr="00421D91" w:rsidRDefault="00D5083A" w:rsidP="00D5083A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5083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-80.1</w:t>
            </w:r>
          </w:p>
        </w:tc>
      </w:tr>
      <w:tr w:rsidR="000900EC" w:rsidRPr="00AD6583" w14:paraId="75A1D439" w14:textId="77777777" w:rsidTr="000900EC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AB0C8" w14:textId="2F028341" w:rsidR="000900EC" w:rsidRPr="00AF368C" w:rsidRDefault="000900EC" w:rsidP="00A671A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368C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Desens</w:t>
            </w:r>
            <w:r w:rsidR="00FE59F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e</w:t>
            </w:r>
            <w:proofErr w:type="spellEnd"/>
            <w:r w:rsidRPr="00AF368C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33CC6EB" w14:textId="77777777" w:rsidR="000900EC" w:rsidRPr="00AF368C" w:rsidRDefault="000900EC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F368C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EC2F" w14:textId="2156CAEC" w:rsidR="000900EC" w:rsidRPr="00AF368C" w:rsidRDefault="00D5083A" w:rsidP="00A671A3">
            <w:pPr>
              <w:jc w:val="center"/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14:paraId="3253B389" w14:textId="272DCDAF" w:rsidR="000900EC" w:rsidRPr="00A671A3" w:rsidRDefault="00D5083A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5.2</w:t>
            </w:r>
          </w:p>
        </w:tc>
      </w:tr>
      <w:tr w:rsidR="000900EC" w:rsidRPr="00AD6583" w14:paraId="72C1902E" w14:textId="77777777" w:rsidTr="000900EC">
        <w:trPr>
          <w:trHeight w:val="285"/>
          <w:jc w:val="center"/>
        </w:trPr>
        <w:tc>
          <w:tcPr>
            <w:tcW w:w="3683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DEEAF6" w:themeFill="accent1" w:themeFillTint="33"/>
            <w:noWrap/>
            <w:vAlign w:val="center"/>
          </w:tcPr>
          <w:p w14:paraId="5C5793EE" w14:textId="77777777" w:rsidR="000900EC" w:rsidRDefault="000900EC" w:rsidP="00A671A3">
            <w:pPr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REFSENS</w:t>
            </w: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noWrap/>
            <w:vAlign w:val="center"/>
          </w:tcPr>
          <w:p w14:paraId="26D2E9CE" w14:textId="77777777" w:rsidR="000900EC" w:rsidRPr="00DA3D2A" w:rsidRDefault="000900EC" w:rsidP="00A671A3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4603D3C" w14:textId="0C82C35E" w:rsidR="000900EC" w:rsidRPr="005B563E" w:rsidRDefault="000900EC" w:rsidP="00A671A3">
            <w:pPr>
              <w:jc w:val="center"/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sz w:val="18"/>
                <w:szCs w:val="18"/>
                <w:lang w:eastAsia="ja-JP"/>
              </w:rPr>
              <w:t>-</w:t>
            </w:r>
            <w:r w:rsidR="00D5083A"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  <w:t>86.7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44BD0F09" w14:textId="0CF3749C" w:rsidR="000900EC" w:rsidRPr="00A671A3" w:rsidRDefault="000900EC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-</w:t>
            </w:r>
            <w:r w:rsidRPr="00A671A3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8</w:t>
            </w:r>
            <w:r w:rsidR="00D5083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2.9</w:t>
            </w:r>
          </w:p>
        </w:tc>
      </w:tr>
    </w:tbl>
    <w:p w14:paraId="45C4BD6B" w14:textId="1E103B14" w:rsidR="00D5083A" w:rsidRDefault="00D5083A" w:rsidP="002B3E26">
      <w:pPr>
        <w:jc w:val="both"/>
        <w:rPr>
          <w:rFonts w:ascii="Arial" w:hAnsi="Arial" w:cs="Arial"/>
          <w:b/>
          <w:sz w:val="22"/>
        </w:rPr>
      </w:pPr>
    </w:p>
    <w:p w14:paraId="45E9312C" w14:textId="63A3F902" w:rsidR="00D5083A" w:rsidRPr="00D5083A" w:rsidRDefault="00D5083A" w:rsidP="00D5083A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br w:type="page"/>
      </w:r>
    </w:p>
    <w:p w14:paraId="1FE88406" w14:textId="309CE9A4" w:rsidR="00D5083A" w:rsidRPr="00D5083A" w:rsidRDefault="00C63CB6" w:rsidP="00D5083A">
      <w:pPr>
        <w:spacing w:after="120"/>
        <w:rPr>
          <w:rFonts w:ascii="Arial" w:hAnsi="Arial" w:cs="Arial"/>
          <w:color w:val="FF0000"/>
          <w:sz w:val="22"/>
        </w:rPr>
      </w:pPr>
      <w:r w:rsidRPr="00DB1F3C">
        <w:rPr>
          <w:rFonts w:ascii="Arial" w:hAnsi="Arial" w:cs="Arial"/>
          <w:b/>
          <w:sz w:val="22"/>
        </w:rPr>
        <w:lastRenderedPageBreak/>
        <w:t xml:space="preserve">Proposal </w:t>
      </w:r>
      <w:r w:rsidR="00D5083A">
        <w:rPr>
          <w:rFonts w:ascii="Arial" w:hAnsi="Arial" w:cs="Arial"/>
          <w:b/>
          <w:sz w:val="22"/>
        </w:rPr>
        <w:t>2</w:t>
      </w:r>
      <w:r w:rsidRPr="00DB1F3C">
        <w:rPr>
          <w:rFonts w:ascii="Arial" w:hAnsi="Arial" w:cs="Arial"/>
          <w:b/>
          <w:sz w:val="22"/>
        </w:rPr>
        <w:t>:</w:t>
      </w:r>
      <w:r w:rsidR="00D5083A" w:rsidRPr="00DB1F3C">
        <w:rPr>
          <w:rFonts w:ascii="Arial" w:hAnsi="Arial" w:cs="Arial"/>
          <w:b/>
          <w:sz w:val="22"/>
        </w:rPr>
        <w:t xml:space="preserve"> </w:t>
      </w:r>
      <w:r w:rsidR="00D5083A">
        <w:rPr>
          <w:rFonts w:ascii="Arial" w:hAnsi="Arial" w:cs="Arial"/>
          <w:b/>
          <w:sz w:val="22"/>
        </w:rPr>
        <w:t xml:space="preserve"> </w:t>
      </w:r>
      <w:r w:rsidR="00D5083A" w:rsidRPr="00DB1F3C">
        <w:rPr>
          <w:rFonts w:ascii="Arial" w:hAnsi="Arial" w:cs="Arial"/>
          <w:sz w:val="22"/>
        </w:rPr>
        <w:t>R</w:t>
      </w:r>
      <w:r w:rsidR="00D5083A" w:rsidRPr="00070320">
        <w:rPr>
          <w:rFonts w:ascii="Arial" w:hAnsi="Arial" w:cs="Arial"/>
          <w:color w:val="000000" w:themeColor="text1"/>
          <w:sz w:val="22"/>
        </w:rPr>
        <w:t>EFSENS for 30</w:t>
      </w:r>
      <w:r w:rsidR="00070320">
        <w:rPr>
          <w:rFonts w:ascii="Arial" w:hAnsi="Arial" w:cs="Arial"/>
          <w:color w:val="000000" w:themeColor="text1"/>
          <w:sz w:val="22"/>
        </w:rPr>
        <w:t xml:space="preserve">MHz and </w:t>
      </w:r>
      <w:r w:rsidR="00D5083A" w:rsidRPr="00070320">
        <w:rPr>
          <w:rFonts w:ascii="Arial" w:hAnsi="Arial" w:cs="Arial"/>
          <w:color w:val="000000" w:themeColor="text1"/>
          <w:sz w:val="22"/>
        </w:rPr>
        <w:t xml:space="preserve">40MHz CBW operation are proposed highlighted as </w:t>
      </w:r>
      <w:r w:rsidR="00070320">
        <w:rPr>
          <w:rFonts w:ascii="Arial" w:hAnsi="Arial" w:cs="Arial"/>
          <w:color w:val="000000" w:themeColor="text1"/>
          <w:sz w:val="22"/>
        </w:rPr>
        <w:t>Table 7.3.2-1</w:t>
      </w:r>
      <w:r w:rsidR="00D5083A" w:rsidRPr="00070320">
        <w:rPr>
          <w:rFonts w:ascii="Arial" w:hAnsi="Arial" w:cs="Arial"/>
          <w:color w:val="000000" w:themeColor="text1"/>
          <w:sz w:val="22"/>
        </w:rPr>
        <w:t>.</w:t>
      </w:r>
    </w:p>
    <w:p w14:paraId="361DA256" w14:textId="77777777" w:rsidR="00D5083A" w:rsidRPr="006E123D" w:rsidRDefault="00D5083A" w:rsidP="00D5083A">
      <w:pPr>
        <w:pStyle w:val="TH"/>
        <w:rPr>
          <w:sz w:val="22"/>
        </w:rPr>
      </w:pPr>
      <w:bookmarkStart w:id="4" w:name="_Hlk507958268"/>
      <w:r w:rsidRPr="006E123D">
        <w:rPr>
          <w:sz w:val="22"/>
        </w:rPr>
        <w:t>Table 7.3.2-1</w:t>
      </w:r>
      <w:bookmarkEnd w:id="4"/>
      <w:r w:rsidRPr="006E123D">
        <w:rPr>
          <w:sz w:val="22"/>
        </w:rPr>
        <w:t>: Two antenna port reference sensitivity QPSK PREFSENS</w:t>
      </w:r>
    </w:p>
    <w:tbl>
      <w:tblPr>
        <w:tblW w:w="44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4"/>
        <w:gridCol w:w="658"/>
        <w:gridCol w:w="736"/>
        <w:gridCol w:w="738"/>
        <w:gridCol w:w="738"/>
        <w:gridCol w:w="738"/>
        <w:gridCol w:w="738"/>
        <w:gridCol w:w="738"/>
        <w:gridCol w:w="738"/>
        <w:gridCol w:w="738"/>
        <w:gridCol w:w="847"/>
      </w:tblGrid>
      <w:tr w:rsidR="004D372D" w:rsidRPr="00414DAE" w14:paraId="00DFF79B" w14:textId="77777777" w:rsidTr="004D372D">
        <w:trPr>
          <w:cantSplit/>
          <w:trHeight w:val="255"/>
          <w:tblHeader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9403" w14:textId="30B551D5" w:rsidR="0074528F" w:rsidRPr="0074528F" w:rsidRDefault="0074528F" w:rsidP="00AF4FB2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201EF8" w:rsidRPr="00414DAE" w14:paraId="57C672BC" w14:textId="77777777" w:rsidTr="004D372D">
        <w:trPr>
          <w:cantSplit/>
          <w:trHeight w:val="420"/>
          <w:tblHeader/>
          <w:jc w:val="center"/>
        </w:trPr>
        <w:tc>
          <w:tcPr>
            <w:tcW w:w="714" w:type="pct"/>
            <w:shd w:val="clear" w:color="auto" w:fill="auto"/>
            <w:vAlign w:val="center"/>
          </w:tcPr>
          <w:p w14:paraId="2B2AB7D9" w14:textId="77777777" w:rsidR="0074528F" w:rsidRPr="00414DAE" w:rsidRDefault="0074528F" w:rsidP="00AF4FB2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381" w:type="pct"/>
          </w:tcPr>
          <w:p w14:paraId="20DBBEB3" w14:textId="77777777" w:rsidR="0074528F" w:rsidRPr="00414DAE" w:rsidRDefault="0074528F" w:rsidP="00AF4FB2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92FA737" w14:textId="77777777" w:rsidR="0074528F" w:rsidRPr="00414DAE" w:rsidRDefault="0074528F" w:rsidP="00AF4FB2">
            <w:pPr>
              <w:pStyle w:val="TAH"/>
              <w:keepNext w:val="0"/>
            </w:pPr>
            <w:r w:rsidRPr="00414DAE">
              <w:t>5</w:t>
            </w:r>
          </w:p>
          <w:p w14:paraId="242EC46F" w14:textId="77777777" w:rsidR="0074528F" w:rsidRPr="00414DAE" w:rsidRDefault="0074528F" w:rsidP="00AF4FB2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3132912E" w14:textId="77777777" w:rsidR="0074528F" w:rsidRPr="00414DAE" w:rsidRDefault="0074528F" w:rsidP="00AF4FB2">
            <w:pPr>
              <w:pStyle w:val="TAH"/>
              <w:keepNext w:val="0"/>
            </w:pPr>
            <w:r w:rsidRPr="00414DAE">
              <w:t>10</w:t>
            </w:r>
          </w:p>
          <w:p w14:paraId="7BF87267" w14:textId="77777777" w:rsidR="0074528F" w:rsidRPr="00414DAE" w:rsidRDefault="0074528F" w:rsidP="00AF4FB2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0549D611" w14:textId="77777777" w:rsidR="0074528F" w:rsidRPr="00414DAE" w:rsidRDefault="0074528F" w:rsidP="00AF4FB2">
            <w:pPr>
              <w:pStyle w:val="TAH"/>
              <w:keepNext w:val="0"/>
            </w:pPr>
            <w:r w:rsidRPr="00414DAE">
              <w:t>15</w:t>
            </w:r>
          </w:p>
          <w:p w14:paraId="7CA5F09C" w14:textId="77777777" w:rsidR="0074528F" w:rsidRPr="00414DAE" w:rsidRDefault="0074528F" w:rsidP="00AF4FB2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050C97D9" w14:textId="77777777" w:rsidR="0074528F" w:rsidRPr="00414DAE" w:rsidRDefault="0074528F" w:rsidP="00AF4FB2">
            <w:pPr>
              <w:pStyle w:val="TAH"/>
              <w:keepNext w:val="0"/>
            </w:pPr>
            <w:r w:rsidRPr="00414DAE">
              <w:t>20</w:t>
            </w:r>
          </w:p>
          <w:p w14:paraId="4F2A0705" w14:textId="77777777" w:rsidR="0074528F" w:rsidRPr="00414DAE" w:rsidRDefault="0074528F" w:rsidP="00AF4FB2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1A5C2495" w14:textId="77777777" w:rsidR="0074528F" w:rsidRPr="00414DAE" w:rsidRDefault="0074528F" w:rsidP="00AF4FB2">
            <w:pPr>
              <w:pStyle w:val="TAH"/>
              <w:keepNext w:val="0"/>
            </w:pPr>
            <w:r w:rsidRPr="00414DAE">
              <w:t>25</w:t>
            </w:r>
          </w:p>
          <w:p w14:paraId="5BF432D5" w14:textId="77777777" w:rsidR="0074528F" w:rsidRPr="00414DAE" w:rsidRDefault="0074528F" w:rsidP="00AF4FB2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27" w:type="pct"/>
          </w:tcPr>
          <w:p w14:paraId="424EF2E4" w14:textId="77777777" w:rsidR="0074528F" w:rsidRPr="0074528F" w:rsidRDefault="0074528F" w:rsidP="00AF4FB2">
            <w:pPr>
              <w:pStyle w:val="TAH"/>
              <w:keepNext w:val="0"/>
              <w:rPr>
                <w:color w:val="000000" w:themeColor="text1"/>
                <w:highlight w:val="yellow"/>
              </w:rPr>
            </w:pPr>
            <w:r w:rsidRPr="0074528F">
              <w:rPr>
                <w:color w:val="000000" w:themeColor="text1"/>
                <w:highlight w:val="yellow"/>
              </w:rPr>
              <w:t>30 MHz (dBm)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5AACFC7C" w14:textId="77777777" w:rsidR="0074528F" w:rsidRPr="0074528F" w:rsidRDefault="0074528F" w:rsidP="00AF4FB2">
            <w:pPr>
              <w:pStyle w:val="TAH"/>
              <w:keepNext w:val="0"/>
              <w:rPr>
                <w:color w:val="000000" w:themeColor="text1"/>
                <w:highlight w:val="yellow"/>
              </w:rPr>
            </w:pPr>
            <w:r w:rsidRPr="0074528F">
              <w:rPr>
                <w:color w:val="000000" w:themeColor="text1"/>
                <w:highlight w:val="yellow"/>
              </w:rPr>
              <w:t>40</w:t>
            </w:r>
          </w:p>
          <w:p w14:paraId="395F01A1" w14:textId="77777777" w:rsidR="0074528F" w:rsidRPr="0074528F" w:rsidRDefault="0074528F" w:rsidP="00AF4FB2">
            <w:pPr>
              <w:pStyle w:val="TAH"/>
              <w:keepNext w:val="0"/>
              <w:rPr>
                <w:color w:val="000000" w:themeColor="text1"/>
                <w:highlight w:val="yellow"/>
              </w:rPr>
            </w:pPr>
            <w:r w:rsidRPr="0074528F">
              <w:rPr>
                <w:color w:val="000000" w:themeColor="text1"/>
                <w:highlight w:val="yellow"/>
              </w:rPr>
              <w:t>MHz</w:t>
            </w:r>
            <w:r w:rsidRPr="0074528F">
              <w:rPr>
                <w:color w:val="000000" w:themeColor="text1"/>
                <w:highlight w:val="yellow"/>
              </w:rPr>
              <w:br/>
              <w:t>(dBm)</w:t>
            </w:r>
          </w:p>
        </w:tc>
        <w:tc>
          <w:tcPr>
            <w:tcW w:w="427" w:type="pct"/>
            <w:vAlign w:val="center"/>
          </w:tcPr>
          <w:p w14:paraId="63BF5A43" w14:textId="77777777" w:rsidR="0074528F" w:rsidRPr="00414DAE" w:rsidRDefault="0074528F" w:rsidP="00AF4FB2">
            <w:pPr>
              <w:pStyle w:val="TAH"/>
              <w:keepNext w:val="0"/>
            </w:pPr>
            <w:r w:rsidRPr="00414DAE">
              <w:t>50</w:t>
            </w:r>
          </w:p>
          <w:p w14:paraId="3EF6AC48" w14:textId="77777777" w:rsidR="0074528F" w:rsidRPr="00414DAE" w:rsidRDefault="0074528F" w:rsidP="00AF4FB2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183C2E3C" w14:textId="77777777" w:rsidR="0074528F" w:rsidRPr="00414DAE" w:rsidRDefault="0074528F" w:rsidP="00AF4FB2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201EF8" w:rsidRPr="00414DAE" w14:paraId="617EFA26" w14:textId="77777777" w:rsidTr="004D372D">
        <w:trPr>
          <w:trHeight w:val="255"/>
          <w:jc w:val="center"/>
        </w:trPr>
        <w:tc>
          <w:tcPr>
            <w:tcW w:w="714" w:type="pct"/>
            <w:vMerge w:val="restart"/>
            <w:shd w:val="clear" w:color="auto" w:fill="auto"/>
            <w:vAlign w:val="center"/>
          </w:tcPr>
          <w:p w14:paraId="56BC3D81" w14:textId="531E15BA" w:rsidR="00201EF8" w:rsidRPr="00414DAE" w:rsidRDefault="00201EF8" w:rsidP="00201EF8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n2</w:t>
            </w:r>
          </w:p>
        </w:tc>
        <w:tc>
          <w:tcPr>
            <w:tcW w:w="381" w:type="pct"/>
            <w:vAlign w:val="center"/>
          </w:tcPr>
          <w:p w14:paraId="0E904F8A" w14:textId="77777777" w:rsidR="00201EF8" w:rsidRDefault="00201EF8" w:rsidP="00345FF2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1481429" w14:textId="7F0E9EDC" w:rsidR="00201EF8" w:rsidRPr="00345FF2" w:rsidRDefault="00201EF8" w:rsidP="00345FF2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 w:rsidRPr="00345FF2">
              <w:rPr>
                <w:rFonts w:eastAsia="メイリオ" w:cs="Arial"/>
                <w:color w:val="000000" w:themeColor="text1"/>
                <w:kern w:val="24"/>
                <w:szCs w:val="18"/>
              </w:rPr>
              <w:t>-98.0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553A371E" w14:textId="3C86C571" w:rsidR="00201EF8" w:rsidRPr="00345FF2" w:rsidRDefault="00201EF8" w:rsidP="00345FF2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 w:rsidRPr="00345FF2">
              <w:rPr>
                <w:rFonts w:eastAsia="メイリオ" w:cs="Arial"/>
                <w:color w:val="000000" w:themeColor="text1"/>
                <w:kern w:val="24"/>
                <w:szCs w:val="18"/>
              </w:rPr>
              <w:t>-94.8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35616C04" w14:textId="605158BE" w:rsidR="00201EF8" w:rsidRPr="00345FF2" w:rsidRDefault="00201EF8" w:rsidP="00345FF2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 w:rsidRPr="00345FF2">
              <w:rPr>
                <w:rFonts w:eastAsia="メイリオ" w:cs="Arial"/>
                <w:color w:val="000000" w:themeColor="text1"/>
                <w:kern w:val="24"/>
                <w:szCs w:val="18"/>
              </w:rPr>
              <w:t>-93.0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7579A16D" w14:textId="713891B2" w:rsidR="00201EF8" w:rsidRPr="00345FF2" w:rsidRDefault="00201EF8" w:rsidP="00345FF2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 w:rsidRPr="00345FF2">
              <w:rPr>
                <w:rFonts w:eastAsia="メイリオ" w:cs="Arial"/>
                <w:color w:val="000000" w:themeColor="text1"/>
                <w:kern w:val="24"/>
                <w:szCs w:val="18"/>
              </w:rPr>
              <w:t>-91.8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5632D9D8" w14:textId="56AFD154" w:rsidR="00201EF8" w:rsidRPr="00345FF2" w:rsidRDefault="00201EF8" w:rsidP="00345FF2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18"/>
              </w:rPr>
              <w:t>[</w:t>
            </w: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</w:t>
            </w:r>
            <w:r>
              <w:rPr>
                <w:rFonts w:eastAsia="メイリオ" w:cs="Arial"/>
                <w:color w:val="000000" w:themeColor="text1"/>
                <w:kern w:val="24"/>
                <w:szCs w:val="18"/>
              </w:rPr>
              <w:t>90.8]</w:t>
            </w:r>
          </w:p>
        </w:tc>
        <w:tc>
          <w:tcPr>
            <w:tcW w:w="427" w:type="pct"/>
            <w:vAlign w:val="center"/>
          </w:tcPr>
          <w:p w14:paraId="77DC080F" w14:textId="54814013" w:rsidR="00201EF8" w:rsidRPr="0074528F" w:rsidRDefault="00201EF8" w:rsidP="00345FF2">
            <w:pPr>
              <w:pStyle w:val="TAC"/>
              <w:keepNext w:val="0"/>
              <w:rPr>
                <w:color w:val="000000" w:themeColor="text1"/>
                <w:szCs w:val="18"/>
                <w:highlight w:val="yellow"/>
              </w:rPr>
            </w:pPr>
            <w:r w:rsidRPr="0074528F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-8</w:t>
            </w:r>
            <w:r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6.7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391E5E8E" w14:textId="37BEA80C" w:rsidR="00201EF8" w:rsidRPr="0074528F" w:rsidRDefault="00201EF8" w:rsidP="00345FF2">
            <w:pPr>
              <w:pStyle w:val="TAC"/>
              <w:keepNext w:val="0"/>
              <w:rPr>
                <w:color w:val="000000" w:themeColor="text1"/>
                <w:szCs w:val="18"/>
                <w:highlight w:val="yellow"/>
              </w:rPr>
            </w:pPr>
            <w:r w:rsidRPr="0074528F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-</w:t>
            </w:r>
            <w:r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82.9</w:t>
            </w:r>
          </w:p>
        </w:tc>
        <w:tc>
          <w:tcPr>
            <w:tcW w:w="427" w:type="pct"/>
            <w:vAlign w:val="center"/>
          </w:tcPr>
          <w:p w14:paraId="6DBB115D" w14:textId="77777777" w:rsidR="00201EF8" w:rsidRPr="001A62FE" w:rsidRDefault="00201EF8" w:rsidP="00345FF2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92" w:type="pct"/>
            <w:shd w:val="clear" w:color="auto" w:fill="auto"/>
            <w:vAlign w:val="center"/>
          </w:tcPr>
          <w:p w14:paraId="3C95FFB1" w14:textId="77777777" w:rsidR="00201EF8" w:rsidRPr="00414DAE" w:rsidRDefault="00201EF8" w:rsidP="00345FF2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201EF8" w:rsidRPr="00414DAE" w14:paraId="6EE9B28E" w14:textId="77777777" w:rsidTr="004D372D">
        <w:trPr>
          <w:trHeight w:val="255"/>
          <w:jc w:val="center"/>
        </w:trPr>
        <w:tc>
          <w:tcPr>
            <w:tcW w:w="714" w:type="pct"/>
            <w:vMerge/>
            <w:shd w:val="clear" w:color="auto" w:fill="auto"/>
            <w:vAlign w:val="center"/>
          </w:tcPr>
          <w:p w14:paraId="5F4F5D44" w14:textId="28764BD9" w:rsidR="00201EF8" w:rsidRPr="00414DAE" w:rsidRDefault="00201EF8" w:rsidP="00345FF2">
            <w:pPr>
              <w:pStyle w:val="TAC"/>
              <w:rPr>
                <w:lang w:eastAsia="ja-JP"/>
              </w:rPr>
            </w:pPr>
          </w:p>
        </w:tc>
        <w:tc>
          <w:tcPr>
            <w:tcW w:w="381" w:type="pct"/>
            <w:vAlign w:val="center"/>
          </w:tcPr>
          <w:p w14:paraId="02B9F544" w14:textId="77777777" w:rsidR="00201EF8" w:rsidRDefault="00201EF8" w:rsidP="00345FF2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302D2F9" w14:textId="223A512D" w:rsidR="00201EF8" w:rsidRPr="00345FF2" w:rsidRDefault="00201EF8" w:rsidP="00345FF2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14:paraId="0E6466D1" w14:textId="34BAE6BC" w:rsidR="00201EF8" w:rsidRPr="00345FF2" w:rsidRDefault="00201EF8" w:rsidP="00345FF2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 w:rsidRPr="00345FF2">
              <w:rPr>
                <w:rFonts w:eastAsia="メイリオ" w:cs="Arial"/>
                <w:color w:val="000000" w:themeColor="text1"/>
                <w:kern w:val="24"/>
                <w:szCs w:val="18"/>
              </w:rPr>
              <w:t>-95.1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3CC90790" w14:textId="094AB858" w:rsidR="00201EF8" w:rsidRPr="00345FF2" w:rsidRDefault="00201EF8" w:rsidP="00345FF2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 w:rsidRPr="00345FF2">
              <w:rPr>
                <w:rFonts w:eastAsia="メイリオ" w:cs="Arial"/>
                <w:color w:val="000000" w:themeColor="text1"/>
                <w:kern w:val="24"/>
                <w:szCs w:val="18"/>
              </w:rPr>
              <w:t>-93.1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0733FC87" w14:textId="07DF6B6B" w:rsidR="00201EF8" w:rsidRPr="00345FF2" w:rsidRDefault="00201EF8" w:rsidP="00345FF2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 w:rsidRPr="00345FF2">
              <w:rPr>
                <w:rFonts w:eastAsia="メイリオ" w:cs="Arial"/>
                <w:color w:val="000000" w:themeColor="text1"/>
                <w:kern w:val="24"/>
                <w:szCs w:val="18"/>
              </w:rPr>
              <w:t>-92.0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706B7904" w14:textId="5F647915" w:rsidR="00201EF8" w:rsidRPr="00345FF2" w:rsidRDefault="00201EF8" w:rsidP="00345FF2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18"/>
              </w:rPr>
              <w:t>[</w:t>
            </w: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</w:t>
            </w:r>
            <w:r>
              <w:rPr>
                <w:rFonts w:eastAsia="メイリオ" w:cs="Arial"/>
                <w:color w:val="000000" w:themeColor="text1"/>
                <w:kern w:val="24"/>
                <w:szCs w:val="18"/>
              </w:rPr>
              <w:t>91.0]</w:t>
            </w:r>
          </w:p>
        </w:tc>
        <w:tc>
          <w:tcPr>
            <w:tcW w:w="427" w:type="pct"/>
            <w:vAlign w:val="center"/>
          </w:tcPr>
          <w:p w14:paraId="660E9493" w14:textId="76E88A4E" w:rsidR="00201EF8" w:rsidRPr="0074528F" w:rsidRDefault="00201EF8" w:rsidP="00345FF2">
            <w:pPr>
              <w:pStyle w:val="TAC"/>
              <w:keepNext w:val="0"/>
              <w:rPr>
                <w:color w:val="000000" w:themeColor="text1"/>
                <w:szCs w:val="18"/>
                <w:highlight w:val="yellow"/>
              </w:rPr>
            </w:pPr>
            <w:r w:rsidRPr="0074528F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-8</w:t>
            </w:r>
            <w:r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6.8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75AD03E2" w14:textId="5FD23F39" w:rsidR="00201EF8" w:rsidRPr="0074528F" w:rsidRDefault="00201EF8" w:rsidP="00345FF2">
            <w:pPr>
              <w:pStyle w:val="TAC"/>
              <w:keepNext w:val="0"/>
              <w:rPr>
                <w:color w:val="000000" w:themeColor="text1"/>
                <w:szCs w:val="18"/>
                <w:highlight w:val="yellow"/>
              </w:rPr>
            </w:pPr>
            <w:r w:rsidRPr="0074528F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-</w:t>
            </w:r>
            <w:r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83.0</w:t>
            </w:r>
          </w:p>
        </w:tc>
        <w:tc>
          <w:tcPr>
            <w:tcW w:w="427" w:type="pct"/>
            <w:vAlign w:val="center"/>
          </w:tcPr>
          <w:p w14:paraId="48D7747C" w14:textId="77777777" w:rsidR="00201EF8" w:rsidRPr="001A62FE" w:rsidRDefault="00201EF8" w:rsidP="00345FF2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92" w:type="pct"/>
            <w:shd w:val="clear" w:color="auto" w:fill="auto"/>
            <w:vAlign w:val="center"/>
          </w:tcPr>
          <w:p w14:paraId="0C9C9AC2" w14:textId="77777777" w:rsidR="00201EF8" w:rsidRPr="00414DAE" w:rsidRDefault="00201EF8" w:rsidP="00345FF2">
            <w:pPr>
              <w:pStyle w:val="TAC"/>
              <w:keepNext w:val="0"/>
            </w:pPr>
          </w:p>
        </w:tc>
      </w:tr>
      <w:tr w:rsidR="00201EF8" w:rsidRPr="00414DAE" w14:paraId="727195E8" w14:textId="77777777" w:rsidTr="004D372D">
        <w:trPr>
          <w:trHeight w:val="255"/>
          <w:jc w:val="center"/>
        </w:trPr>
        <w:tc>
          <w:tcPr>
            <w:tcW w:w="714" w:type="pct"/>
            <w:vMerge/>
            <w:shd w:val="clear" w:color="auto" w:fill="auto"/>
            <w:vAlign w:val="center"/>
          </w:tcPr>
          <w:p w14:paraId="1673E6A0" w14:textId="7EF75F58" w:rsidR="00201EF8" w:rsidRPr="00414DAE" w:rsidRDefault="00201EF8" w:rsidP="00345FF2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81" w:type="pct"/>
            <w:vAlign w:val="center"/>
          </w:tcPr>
          <w:p w14:paraId="77635779" w14:textId="77777777" w:rsidR="00201EF8" w:rsidRDefault="00201EF8" w:rsidP="00345FF2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91FA482" w14:textId="2128AFD8" w:rsidR="00201EF8" w:rsidRPr="00345FF2" w:rsidRDefault="00201EF8" w:rsidP="00345FF2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14:paraId="0DF6EA45" w14:textId="4E085BD9" w:rsidR="00201EF8" w:rsidRPr="00345FF2" w:rsidRDefault="00201EF8" w:rsidP="00345FF2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 w:rsidRPr="00345FF2">
              <w:rPr>
                <w:rFonts w:eastAsia="メイリオ" w:cs="Arial" w:hint="eastAsia"/>
                <w:color w:val="000000" w:themeColor="text1"/>
                <w:kern w:val="24"/>
                <w:szCs w:val="18"/>
              </w:rPr>
              <w:t>-95.5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548600C7" w14:textId="0D7208BF" w:rsidR="00201EF8" w:rsidRPr="00345FF2" w:rsidRDefault="00201EF8" w:rsidP="00345FF2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 w:rsidRPr="00345FF2">
              <w:rPr>
                <w:rFonts w:eastAsia="メイリオ" w:cs="Arial"/>
                <w:color w:val="000000" w:themeColor="text1"/>
                <w:kern w:val="24"/>
                <w:szCs w:val="18"/>
              </w:rPr>
              <w:t>-93.4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33D8B679" w14:textId="4FC7993C" w:rsidR="00201EF8" w:rsidRPr="00345FF2" w:rsidRDefault="00201EF8" w:rsidP="00345FF2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 w:rsidRPr="00345FF2">
              <w:rPr>
                <w:rFonts w:eastAsia="メイリオ" w:cs="Arial"/>
                <w:color w:val="000000" w:themeColor="text1"/>
                <w:kern w:val="24"/>
                <w:szCs w:val="18"/>
              </w:rPr>
              <w:t>-92.2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1BDD142E" w14:textId="1676738B" w:rsidR="00201EF8" w:rsidRPr="00345FF2" w:rsidRDefault="00201EF8" w:rsidP="00345FF2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18"/>
              </w:rPr>
              <w:t>[</w:t>
            </w: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</w:t>
            </w:r>
            <w:r>
              <w:rPr>
                <w:rFonts w:eastAsia="メイリオ" w:cs="Arial"/>
                <w:color w:val="000000" w:themeColor="text1"/>
                <w:kern w:val="24"/>
                <w:szCs w:val="18"/>
              </w:rPr>
              <w:t>91.1]</w:t>
            </w:r>
          </w:p>
        </w:tc>
        <w:tc>
          <w:tcPr>
            <w:tcW w:w="427" w:type="pct"/>
            <w:vAlign w:val="center"/>
          </w:tcPr>
          <w:p w14:paraId="0B5BE27C" w14:textId="3FC97016" w:rsidR="00201EF8" w:rsidRPr="0074528F" w:rsidRDefault="00201EF8" w:rsidP="00345FF2">
            <w:pPr>
              <w:pStyle w:val="TAC"/>
              <w:keepNext w:val="0"/>
              <w:rPr>
                <w:color w:val="000000" w:themeColor="text1"/>
                <w:szCs w:val="18"/>
                <w:highlight w:val="yellow"/>
              </w:rPr>
            </w:pPr>
            <w:r w:rsidRPr="0074528F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-8</w:t>
            </w:r>
            <w:r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6.9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796E9D60" w14:textId="5E331BD1" w:rsidR="00201EF8" w:rsidRPr="0074528F" w:rsidRDefault="00201EF8" w:rsidP="00345FF2">
            <w:pPr>
              <w:pStyle w:val="TAC"/>
              <w:keepNext w:val="0"/>
              <w:rPr>
                <w:color w:val="000000" w:themeColor="text1"/>
                <w:szCs w:val="18"/>
                <w:highlight w:val="yellow"/>
              </w:rPr>
            </w:pPr>
            <w:r w:rsidRPr="0074528F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-</w:t>
            </w:r>
            <w:r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83.1</w:t>
            </w:r>
          </w:p>
        </w:tc>
        <w:tc>
          <w:tcPr>
            <w:tcW w:w="427" w:type="pct"/>
            <w:vAlign w:val="center"/>
          </w:tcPr>
          <w:p w14:paraId="26B10CE2" w14:textId="77777777" w:rsidR="00201EF8" w:rsidRPr="001A62FE" w:rsidRDefault="00201EF8" w:rsidP="00345FF2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92" w:type="pct"/>
            <w:shd w:val="clear" w:color="auto" w:fill="auto"/>
            <w:vAlign w:val="center"/>
          </w:tcPr>
          <w:p w14:paraId="71480195" w14:textId="77777777" w:rsidR="00201EF8" w:rsidRPr="00414DAE" w:rsidRDefault="00201EF8" w:rsidP="00345FF2">
            <w:pPr>
              <w:pStyle w:val="TAC"/>
              <w:keepNext w:val="0"/>
              <w:rPr>
                <w:lang w:eastAsia="ja-JP"/>
              </w:rPr>
            </w:pPr>
          </w:p>
        </w:tc>
      </w:tr>
    </w:tbl>
    <w:p w14:paraId="389D3A62" w14:textId="2142CAAB" w:rsidR="00C74B96" w:rsidRDefault="00C74B96" w:rsidP="00D5083A">
      <w:pPr>
        <w:spacing w:after="120"/>
        <w:rPr>
          <w:rFonts w:ascii="Arial" w:hAnsi="Arial" w:cs="Arial"/>
          <w:sz w:val="22"/>
          <w:szCs w:val="22"/>
        </w:rPr>
      </w:pPr>
    </w:p>
    <w:p w14:paraId="469DDDC6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Conclusion</w:t>
      </w:r>
    </w:p>
    <w:p w14:paraId="3151E28D" w14:textId="4ED95423" w:rsidR="001E440B" w:rsidRPr="004D372D" w:rsidRDefault="00FD7EE0" w:rsidP="004D372D">
      <w:pPr>
        <w:ind w:firstLineChars="50" w:firstLine="110"/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D372D">
        <w:rPr>
          <w:rFonts w:ascii="Arial" w:eastAsia="SimSun" w:hAnsi="Arial" w:cs="Arial"/>
          <w:color w:val="000000" w:themeColor="text1"/>
          <w:sz w:val="22"/>
          <w:lang w:eastAsia="zh-CN"/>
        </w:rPr>
        <w:t>In this contribution,</w:t>
      </w:r>
      <w:r w:rsidR="001E440B" w:rsidRPr="004D372D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</w:t>
      </w:r>
      <w:r w:rsidR="00321B6C" w:rsidRPr="004D372D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we present PA </w:t>
      </w:r>
      <w:r w:rsidR="00E0204E" w:rsidRPr="004D372D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Rx band </w:t>
      </w:r>
      <w:r w:rsidR="00321B6C" w:rsidRPr="004D372D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noise </w:t>
      </w:r>
      <w:r w:rsidR="00B00127" w:rsidRPr="004D372D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of </w:t>
      </w:r>
      <w:r w:rsidR="00E0204E" w:rsidRPr="004D372D">
        <w:rPr>
          <w:rFonts w:ascii="Arial" w:eastAsia="SimSun" w:hAnsi="Arial" w:cs="Arial"/>
          <w:color w:val="000000" w:themeColor="text1"/>
          <w:sz w:val="22"/>
          <w:lang w:eastAsia="zh-CN"/>
        </w:rPr>
        <w:t>n2</w:t>
      </w:r>
      <w:r w:rsidR="00B00127" w:rsidRPr="004D372D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with </w:t>
      </w:r>
      <w:r w:rsidR="004D372D" w:rsidRPr="004D372D">
        <w:rPr>
          <w:rFonts w:ascii="Arial" w:eastAsia="SimSun" w:hAnsi="Arial" w:cs="Arial"/>
          <w:color w:val="000000" w:themeColor="text1"/>
          <w:sz w:val="22"/>
          <w:lang w:eastAsia="zh-CN"/>
        </w:rPr>
        <w:t>30_40MHz</w:t>
      </w:r>
      <w:r w:rsidR="00B00127" w:rsidRPr="004D372D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CBW</w:t>
      </w:r>
      <w:r w:rsidR="004D372D" w:rsidRPr="004D372D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and </w:t>
      </w:r>
      <w:r w:rsidR="007C6023" w:rsidRPr="004D372D">
        <w:rPr>
          <w:rFonts w:ascii="Arial" w:eastAsia="SimSun" w:hAnsi="Arial" w:cs="Arial"/>
          <w:color w:val="000000" w:themeColor="text1"/>
          <w:sz w:val="22"/>
          <w:lang w:eastAsia="zh-CN"/>
        </w:rPr>
        <w:t>propose</w:t>
      </w:r>
      <w:r w:rsidR="00E0204E" w:rsidRPr="004D372D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reference sensitivity levels </w:t>
      </w:r>
      <w:r w:rsidR="004D372D" w:rsidRPr="004D372D">
        <w:rPr>
          <w:rFonts w:ascii="Arial" w:eastAsia="SimSun" w:hAnsi="Arial" w:cs="Arial"/>
          <w:color w:val="000000" w:themeColor="text1"/>
          <w:sz w:val="22"/>
          <w:lang w:eastAsia="zh-CN"/>
        </w:rPr>
        <w:t>as well as</w:t>
      </w:r>
      <w:r w:rsidR="00E0204E" w:rsidRPr="004D372D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UL configurations.</w:t>
      </w:r>
    </w:p>
    <w:p w14:paraId="20A0B33C" w14:textId="77777777" w:rsidR="001712FD" w:rsidRPr="00D5083A" w:rsidRDefault="001712FD" w:rsidP="00B00127">
      <w:pPr>
        <w:rPr>
          <w:rFonts w:ascii="Arial" w:hAnsi="Arial" w:cs="Arial"/>
          <w:color w:val="FF0000"/>
          <w:sz w:val="22"/>
        </w:rPr>
      </w:pPr>
    </w:p>
    <w:p w14:paraId="47B90DE9" w14:textId="77777777" w:rsidR="00B00127" w:rsidRPr="00345FF2" w:rsidRDefault="00B00127" w:rsidP="00B00127">
      <w:pPr>
        <w:rPr>
          <w:rFonts w:ascii="Arial" w:hAnsi="Arial" w:cs="Arial"/>
          <w:b/>
          <w:color w:val="000000" w:themeColor="text1"/>
          <w:sz w:val="22"/>
        </w:rPr>
      </w:pPr>
      <w:r w:rsidRPr="00345FF2">
        <w:rPr>
          <w:rFonts w:ascii="Arial" w:hAnsi="Arial" w:cs="Arial"/>
          <w:b/>
          <w:color w:val="000000" w:themeColor="text1"/>
          <w:sz w:val="22"/>
        </w:rPr>
        <w:t>Proposal 1:</w:t>
      </w:r>
    </w:p>
    <w:p w14:paraId="471FF871" w14:textId="2F2AA78E" w:rsidR="005A533C" w:rsidRPr="00AF4FB2" w:rsidRDefault="005A533C" w:rsidP="005A533C">
      <w:pPr>
        <w:ind w:firstLineChars="100" w:firstLine="220"/>
        <w:rPr>
          <w:rFonts w:ascii="Arial" w:hAnsi="Arial" w:cs="Arial"/>
          <w:color w:val="000000" w:themeColor="text1"/>
          <w:sz w:val="22"/>
          <w:szCs w:val="22"/>
        </w:rPr>
      </w:pPr>
      <w:r w:rsidRPr="00AF4FB2">
        <w:rPr>
          <w:rFonts w:ascii="Arial" w:hAnsi="Arial" w:cs="Arial"/>
          <w:color w:val="000000" w:themeColor="text1"/>
          <w:sz w:val="22"/>
          <w:szCs w:val="22"/>
        </w:rPr>
        <w:t>Use the UL configuration as highlighted in Table 7.3.2-3 for n</w:t>
      </w:r>
      <w:r>
        <w:rPr>
          <w:rFonts w:ascii="Arial" w:hAnsi="Arial" w:cs="Arial"/>
          <w:color w:val="000000" w:themeColor="text1"/>
          <w:sz w:val="22"/>
          <w:szCs w:val="22"/>
        </w:rPr>
        <w:t>2</w:t>
      </w:r>
      <w:r w:rsidRPr="00AF4FB2">
        <w:rPr>
          <w:rFonts w:ascii="Arial" w:hAnsi="Arial" w:cs="Arial"/>
          <w:color w:val="000000" w:themeColor="text1"/>
          <w:sz w:val="22"/>
          <w:szCs w:val="22"/>
        </w:rPr>
        <w:t xml:space="preserve"> REFSENS</w:t>
      </w:r>
      <w:r w:rsidR="00FE59F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E88AC2B" w14:textId="6886A6A4" w:rsidR="004F3A4E" w:rsidRDefault="004F3A4E" w:rsidP="00B00127">
      <w:pPr>
        <w:rPr>
          <w:rFonts w:ascii="Arial" w:hAnsi="Arial" w:cs="Arial"/>
          <w:color w:val="FF0000"/>
          <w:sz w:val="22"/>
        </w:rPr>
      </w:pPr>
    </w:p>
    <w:p w14:paraId="5AC55FA4" w14:textId="77777777" w:rsidR="00286096" w:rsidRPr="006E123D" w:rsidRDefault="00286096" w:rsidP="00286096">
      <w:pPr>
        <w:pStyle w:val="TH"/>
        <w:rPr>
          <w:sz w:val="22"/>
        </w:rPr>
      </w:pPr>
      <w:r w:rsidRPr="006E123D">
        <w:rPr>
          <w:sz w:val="22"/>
        </w:rPr>
        <w:t>Table 7.3.2-3: Uplink configuration for reference sensitivity</w:t>
      </w:r>
    </w:p>
    <w:tbl>
      <w:tblPr>
        <w:tblW w:w="45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0"/>
        <w:gridCol w:w="679"/>
        <w:gridCol w:w="738"/>
        <w:gridCol w:w="738"/>
        <w:gridCol w:w="737"/>
        <w:gridCol w:w="737"/>
        <w:gridCol w:w="737"/>
        <w:gridCol w:w="737"/>
        <w:gridCol w:w="737"/>
        <w:gridCol w:w="737"/>
        <w:gridCol w:w="849"/>
      </w:tblGrid>
      <w:tr w:rsidR="00286096" w:rsidRPr="00414DAE" w14:paraId="620C9568" w14:textId="77777777" w:rsidTr="000F783D">
        <w:trPr>
          <w:cantSplit/>
          <w:trHeight w:val="255"/>
          <w:tblHeader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EA1F" w14:textId="77777777" w:rsidR="00286096" w:rsidRPr="00AB7249" w:rsidRDefault="00286096" w:rsidP="000F783D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286096" w:rsidRPr="00414DAE" w14:paraId="11C4B0B0" w14:textId="77777777" w:rsidTr="000F783D">
        <w:trPr>
          <w:cantSplit/>
          <w:trHeight w:val="420"/>
          <w:tblHeader/>
          <w:jc w:val="center"/>
        </w:trPr>
        <w:tc>
          <w:tcPr>
            <w:tcW w:w="720" w:type="pct"/>
            <w:shd w:val="clear" w:color="auto" w:fill="auto"/>
            <w:vAlign w:val="center"/>
          </w:tcPr>
          <w:p w14:paraId="17CC9113" w14:textId="77777777" w:rsidR="00286096" w:rsidRPr="00414DAE" w:rsidRDefault="00286096" w:rsidP="000F783D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391" w:type="pct"/>
          </w:tcPr>
          <w:p w14:paraId="1DE634A9" w14:textId="77777777" w:rsidR="00286096" w:rsidRPr="00414DAE" w:rsidRDefault="00286096" w:rsidP="000F783D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37EF80F" w14:textId="77777777" w:rsidR="00286096" w:rsidRPr="00414DAE" w:rsidRDefault="00286096" w:rsidP="000F783D">
            <w:pPr>
              <w:pStyle w:val="TAH"/>
              <w:keepNext w:val="0"/>
            </w:pPr>
            <w:r w:rsidRPr="00414DAE">
              <w:t>5</w:t>
            </w:r>
          </w:p>
          <w:p w14:paraId="58FF27EC" w14:textId="77777777" w:rsidR="00286096" w:rsidRPr="00414DAE" w:rsidRDefault="00286096" w:rsidP="000F783D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FAB65B8" w14:textId="77777777" w:rsidR="00286096" w:rsidRPr="00414DAE" w:rsidRDefault="00286096" w:rsidP="000F783D">
            <w:pPr>
              <w:pStyle w:val="TAH"/>
              <w:keepNext w:val="0"/>
            </w:pPr>
            <w:r w:rsidRPr="00414DAE">
              <w:t>10</w:t>
            </w:r>
          </w:p>
          <w:p w14:paraId="7D6A2DA4" w14:textId="77777777" w:rsidR="00286096" w:rsidRPr="00414DAE" w:rsidRDefault="00286096" w:rsidP="000F783D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D65D8B2" w14:textId="77777777" w:rsidR="00286096" w:rsidRPr="00414DAE" w:rsidRDefault="00286096" w:rsidP="000F783D">
            <w:pPr>
              <w:pStyle w:val="TAH"/>
              <w:keepNext w:val="0"/>
            </w:pPr>
            <w:r w:rsidRPr="00414DAE">
              <w:t>15</w:t>
            </w:r>
          </w:p>
          <w:p w14:paraId="7737290F" w14:textId="77777777" w:rsidR="00286096" w:rsidRPr="00414DAE" w:rsidRDefault="00286096" w:rsidP="000F783D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A2F2328" w14:textId="77777777" w:rsidR="00286096" w:rsidRPr="00414DAE" w:rsidRDefault="00286096" w:rsidP="000F783D">
            <w:pPr>
              <w:pStyle w:val="TAH"/>
              <w:keepNext w:val="0"/>
            </w:pPr>
            <w:r w:rsidRPr="00414DAE">
              <w:t>20</w:t>
            </w:r>
          </w:p>
          <w:p w14:paraId="1D646F01" w14:textId="77777777" w:rsidR="00286096" w:rsidRPr="00414DAE" w:rsidRDefault="00286096" w:rsidP="000F783D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103390E" w14:textId="77777777" w:rsidR="00286096" w:rsidRPr="00414DAE" w:rsidRDefault="00286096" w:rsidP="000F783D">
            <w:pPr>
              <w:pStyle w:val="TAH"/>
              <w:keepNext w:val="0"/>
            </w:pPr>
            <w:r w:rsidRPr="00414DAE">
              <w:t>25</w:t>
            </w:r>
          </w:p>
          <w:p w14:paraId="63B090B2" w14:textId="77777777" w:rsidR="00286096" w:rsidRPr="00414DAE" w:rsidRDefault="00286096" w:rsidP="000F783D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25" w:type="pct"/>
          </w:tcPr>
          <w:p w14:paraId="07ABE8DD" w14:textId="77777777" w:rsidR="00286096" w:rsidRPr="00414DAE" w:rsidRDefault="00286096" w:rsidP="000F783D">
            <w:pPr>
              <w:pStyle w:val="TAH"/>
              <w:keepNext w:val="0"/>
            </w:pPr>
            <w:r w:rsidRPr="00414DAE">
              <w:t>30 MHz (dBm)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91124D9" w14:textId="77777777" w:rsidR="00286096" w:rsidRPr="00414DAE" w:rsidRDefault="00286096" w:rsidP="000F783D">
            <w:pPr>
              <w:pStyle w:val="TAH"/>
              <w:keepNext w:val="0"/>
            </w:pPr>
            <w:r w:rsidRPr="00414DAE">
              <w:t>40</w:t>
            </w:r>
          </w:p>
          <w:p w14:paraId="51BF8C5F" w14:textId="77777777" w:rsidR="00286096" w:rsidRPr="00414DAE" w:rsidRDefault="00286096" w:rsidP="000F783D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25" w:type="pct"/>
            <w:vAlign w:val="center"/>
          </w:tcPr>
          <w:p w14:paraId="3C78F5CC" w14:textId="77777777" w:rsidR="00286096" w:rsidRPr="00414DAE" w:rsidRDefault="00286096" w:rsidP="000F783D">
            <w:pPr>
              <w:pStyle w:val="TAH"/>
              <w:keepNext w:val="0"/>
            </w:pPr>
            <w:r w:rsidRPr="00414DAE">
              <w:t>50</w:t>
            </w:r>
          </w:p>
          <w:p w14:paraId="077A726C" w14:textId="77777777" w:rsidR="00286096" w:rsidRPr="00414DAE" w:rsidRDefault="00286096" w:rsidP="000F783D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7F844E81" w14:textId="77777777" w:rsidR="00286096" w:rsidRPr="00414DAE" w:rsidRDefault="00286096" w:rsidP="000F783D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286096" w:rsidRPr="00414DAE" w14:paraId="33BCE6EF" w14:textId="77777777" w:rsidTr="000F783D">
        <w:trPr>
          <w:trHeight w:val="255"/>
          <w:jc w:val="center"/>
        </w:trPr>
        <w:tc>
          <w:tcPr>
            <w:tcW w:w="720" w:type="pct"/>
            <w:vMerge w:val="restart"/>
            <w:shd w:val="clear" w:color="auto" w:fill="auto"/>
            <w:vAlign w:val="center"/>
          </w:tcPr>
          <w:p w14:paraId="41BB134C" w14:textId="77777777" w:rsidR="00286096" w:rsidRPr="00414DAE" w:rsidRDefault="00286096" w:rsidP="000F783D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n2</w:t>
            </w:r>
          </w:p>
        </w:tc>
        <w:tc>
          <w:tcPr>
            <w:tcW w:w="391" w:type="pct"/>
            <w:vAlign w:val="center"/>
          </w:tcPr>
          <w:p w14:paraId="40E02FC3" w14:textId="77777777" w:rsidR="00286096" w:rsidRDefault="00286096" w:rsidP="000F783D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3952DEB" w14:textId="77777777" w:rsidR="00286096" w:rsidRPr="00C91547" w:rsidRDefault="00286096" w:rsidP="000F783D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D0F87A8" w14:textId="77777777" w:rsidR="00286096" w:rsidRPr="00C91547" w:rsidRDefault="00286096" w:rsidP="000F783D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7D41877" w14:textId="77777777" w:rsidR="00286096" w:rsidRPr="00C91547" w:rsidRDefault="00286096" w:rsidP="000F783D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EBB5E4E" w14:textId="77777777" w:rsidR="00286096" w:rsidRPr="00C91547" w:rsidRDefault="00286096" w:rsidP="000F783D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51D9E58" w14:textId="77777777" w:rsidR="00286096" w:rsidRPr="00345FF2" w:rsidRDefault="00286096" w:rsidP="000F783D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[</w:t>
            </w:r>
            <w:r w:rsidRPr="00345FF2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  <w:r w:rsidRPr="00345FF2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  <w:r w:rsidRPr="00345FF2">
              <w:rPr>
                <w:rFonts w:eastAsia="メイリオ" w:cs="Arial"/>
                <w:color w:val="000000" w:themeColor="text1"/>
                <w:kern w:val="24"/>
                <w:szCs w:val="21"/>
              </w:rPr>
              <w:t>]</w:t>
            </w:r>
          </w:p>
        </w:tc>
        <w:tc>
          <w:tcPr>
            <w:tcW w:w="425" w:type="pct"/>
            <w:vAlign w:val="center"/>
          </w:tcPr>
          <w:p w14:paraId="4C505ECC" w14:textId="77777777" w:rsidR="00286096" w:rsidRPr="00B367F4" w:rsidRDefault="00286096" w:rsidP="000F783D">
            <w:pPr>
              <w:pStyle w:val="TAC"/>
              <w:keepNext w:val="0"/>
              <w:rPr>
                <w:szCs w:val="18"/>
                <w:highlight w:val="yellow"/>
              </w:rPr>
            </w:pP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48</w:t>
            </w: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251A73A" w14:textId="77777777" w:rsidR="00286096" w:rsidRPr="00B367F4" w:rsidRDefault="00286096" w:rsidP="000F783D">
            <w:pPr>
              <w:pStyle w:val="TAC"/>
              <w:keepNext w:val="0"/>
              <w:rPr>
                <w:szCs w:val="18"/>
                <w:highlight w:val="yellow"/>
              </w:rPr>
            </w:pP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40</w:t>
            </w: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  <w:vertAlign w:val="superscript"/>
              </w:rPr>
              <w:t>1</w:t>
            </w:r>
          </w:p>
        </w:tc>
        <w:tc>
          <w:tcPr>
            <w:tcW w:w="425" w:type="pct"/>
            <w:vAlign w:val="center"/>
          </w:tcPr>
          <w:p w14:paraId="51894438" w14:textId="77777777" w:rsidR="00286096" w:rsidRPr="001A62FE" w:rsidRDefault="00286096" w:rsidP="000F783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9" w:type="pct"/>
            <w:vMerge w:val="restart"/>
            <w:shd w:val="clear" w:color="auto" w:fill="auto"/>
            <w:vAlign w:val="center"/>
          </w:tcPr>
          <w:p w14:paraId="1A0B049E" w14:textId="77777777" w:rsidR="00286096" w:rsidRPr="00414DAE" w:rsidRDefault="00286096" w:rsidP="000F783D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286096" w:rsidRPr="00414DAE" w14:paraId="5BE34E8B" w14:textId="77777777" w:rsidTr="000F783D">
        <w:trPr>
          <w:trHeight w:val="255"/>
          <w:jc w:val="center"/>
        </w:trPr>
        <w:tc>
          <w:tcPr>
            <w:tcW w:w="720" w:type="pct"/>
            <w:vMerge/>
            <w:shd w:val="clear" w:color="auto" w:fill="auto"/>
            <w:vAlign w:val="center"/>
          </w:tcPr>
          <w:p w14:paraId="70F427E0" w14:textId="77777777" w:rsidR="00286096" w:rsidRPr="00414DAE" w:rsidRDefault="00286096" w:rsidP="000F783D">
            <w:pPr>
              <w:pStyle w:val="TAC"/>
              <w:rPr>
                <w:lang w:eastAsia="ja-JP"/>
              </w:rPr>
            </w:pPr>
          </w:p>
        </w:tc>
        <w:tc>
          <w:tcPr>
            <w:tcW w:w="391" w:type="pct"/>
            <w:vAlign w:val="center"/>
          </w:tcPr>
          <w:p w14:paraId="61AAC066" w14:textId="77777777" w:rsidR="00286096" w:rsidRDefault="00286096" w:rsidP="000F783D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EA3E4FD" w14:textId="77777777" w:rsidR="00286096" w:rsidRPr="00C91547" w:rsidRDefault="00286096" w:rsidP="000F783D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lang w:eastAsia="ja-JP"/>
              </w:rPr>
              <w:t>1</w:t>
            </w:r>
            <w:r>
              <w:rPr>
                <w:rFonts w:eastAsia="メイリオ" w:hAnsi="メイリオ" w:cs="Arial"/>
                <w:color w:val="000000" w:themeColor="text1"/>
                <w:kern w:val="24"/>
                <w:szCs w:val="21"/>
                <w:lang w:eastAsia="ja-JP"/>
              </w:rPr>
              <w:t>0</w:t>
            </w:r>
            <w:r w:rsidRPr="00AB7249">
              <w:rPr>
                <w:rFonts w:eastAsia="メイリオ" w:hAnsi="メイリオ" w:cs="Arial"/>
                <w:color w:val="000000" w:themeColor="text1"/>
                <w:kern w:val="24"/>
                <w:szCs w:val="21"/>
                <w:vertAlign w:val="superscript"/>
                <w:lang w:eastAsia="ja-JP"/>
              </w:rPr>
              <w:t>1</w:t>
            </w: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094B93F" w14:textId="77777777" w:rsidR="00286096" w:rsidRPr="00C91547" w:rsidRDefault="00286096" w:rsidP="000F783D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49358C4" w14:textId="77777777" w:rsidR="00286096" w:rsidRPr="00C91547" w:rsidRDefault="00286096" w:rsidP="000F783D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3C1177E" w14:textId="77777777" w:rsidR="00286096" w:rsidRPr="00C91547" w:rsidRDefault="00286096" w:rsidP="000F783D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1AF10C5" w14:textId="77777777" w:rsidR="00286096" w:rsidRPr="00345FF2" w:rsidRDefault="00286096" w:rsidP="000F783D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[</w:t>
            </w:r>
            <w:r w:rsidRPr="00345FF2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  <w:r w:rsidRPr="00345FF2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  <w:r w:rsidRPr="00345FF2">
              <w:rPr>
                <w:rFonts w:eastAsia="メイリオ" w:cs="Arial"/>
                <w:color w:val="000000" w:themeColor="text1"/>
                <w:kern w:val="24"/>
                <w:szCs w:val="21"/>
              </w:rPr>
              <w:t>]</w:t>
            </w:r>
          </w:p>
        </w:tc>
        <w:tc>
          <w:tcPr>
            <w:tcW w:w="425" w:type="pct"/>
            <w:vAlign w:val="center"/>
          </w:tcPr>
          <w:p w14:paraId="742320CB" w14:textId="77777777" w:rsidR="00286096" w:rsidRPr="00B367F4" w:rsidRDefault="00286096" w:rsidP="000F783D">
            <w:pPr>
              <w:pStyle w:val="TAC"/>
              <w:keepNext w:val="0"/>
              <w:rPr>
                <w:szCs w:val="18"/>
                <w:highlight w:val="yellow"/>
              </w:rPr>
            </w:pP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24</w:t>
            </w: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2ADF3AD" w14:textId="77777777" w:rsidR="00286096" w:rsidRPr="00B367F4" w:rsidRDefault="00286096" w:rsidP="000F783D">
            <w:pPr>
              <w:pStyle w:val="TAC"/>
              <w:keepNext w:val="0"/>
              <w:rPr>
                <w:szCs w:val="18"/>
                <w:highlight w:val="yellow"/>
              </w:rPr>
            </w:pP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20</w:t>
            </w: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  <w:vertAlign w:val="superscript"/>
              </w:rPr>
              <w:t>1</w:t>
            </w:r>
          </w:p>
        </w:tc>
        <w:tc>
          <w:tcPr>
            <w:tcW w:w="425" w:type="pct"/>
            <w:vAlign w:val="center"/>
          </w:tcPr>
          <w:p w14:paraId="6669E4EC" w14:textId="77777777" w:rsidR="00286096" w:rsidRPr="001A62FE" w:rsidRDefault="00286096" w:rsidP="000F783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9" w:type="pct"/>
            <w:vMerge/>
            <w:shd w:val="clear" w:color="auto" w:fill="auto"/>
            <w:vAlign w:val="center"/>
          </w:tcPr>
          <w:p w14:paraId="078030F8" w14:textId="77777777" w:rsidR="00286096" w:rsidRPr="00414DAE" w:rsidRDefault="00286096" w:rsidP="000F783D">
            <w:pPr>
              <w:pStyle w:val="TAC"/>
              <w:keepNext w:val="0"/>
            </w:pPr>
          </w:p>
        </w:tc>
      </w:tr>
      <w:tr w:rsidR="00286096" w:rsidRPr="00414DAE" w14:paraId="5F199653" w14:textId="77777777" w:rsidTr="000F783D">
        <w:trPr>
          <w:trHeight w:val="255"/>
          <w:jc w:val="center"/>
        </w:trPr>
        <w:tc>
          <w:tcPr>
            <w:tcW w:w="72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90A08" w14:textId="77777777" w:rsidR="00286096" w:rsidRPr="00414DAE" w:rsidRDefault="00286096" w:rsidP="000F783D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F129F16" w14:textId="77777777" w:rsidR="00286096" w:rsidRDefault="00286096" w:rsidP="000F783D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DE217" w14:textId="77777777" w:rsidR="00286096" w:rsidRPr="00C91547" w:rsidRDefault="00286096" w:rsidP="000F783D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750B1" w14:textId="77777777" w:rsidR="00286096" w:rsidRPr="00C91547" w:rsidRDefault="00286096" w:rsidP="000F783D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F62F4" w14:textId="77777777" w:rsidR="00286096" w:rsidRPr="00C91547" w:rsidRDefault="00286096" w:rsidP="000F783D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3FD83" w14:textId="77777777" w:rsidR="00286096" w:rsidRPr="00C91547" w:rsidRDefault="00286096" w:rsidP="000F783D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16063" w14:textId="77777777" w:rsidR="00286096" w:rsidRPr="00345FF2" w:rsidRDefault="00286096" w:rsidP="000F783D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[</w:t>
            </w:r>
            <w:r w:rsidRPr="00345FF2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  <w:r w:rsidRPr="00345FF2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  <w:r w:rsidRPr="00345FF2">
              <w:rPr>
                <w:rFonts w:eastAsia="メイリオ" w:cs="Arial"/>
                <w:color w:val="000000" w:themeColor="text1"/>
                <w:kern w:val="24"/>
                <w:szCs w:val="21"/>
              </w:rPr>
              <w:t>]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14:paraId="63EB689D" w14:textId="77777777" w:rsidR="00286096" w:rsidRPr="00B367F4" w:rsidRDefault="00286096" w:rsidP="000F783D">
            <w:pPr>
              <w:pStyle w:val="TAC"/>
              <w:keepNext w:val="0"/>
              <w:rPr>
                <w:szCs w:val="18"/>
                <w:highlight w:val="yellow"/>
              </w:rPr>
            </w:pP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10</w:t>
            </w: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  <w:vertAlign w:val="superscript"/>
              </w:rPr>
              <w:t>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94725" w14:textId="77777777" w:rsidR="00286096" w:rsidRPr="00B367F4" w:rsidRDefault="00286096" w:rsidP="000F783D">
            <w:pPr>
              <w:pStyle w:val="TAC"/>
              <w:keepNext w:val="0"/>
              <w:rPr>
                <w:szCs w:val="18"/>
                <w:highlight w:val="yellow"/>
              </w:rPr>
            </w:pP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10</w:t>
            </w: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  <w:vertAlign w:val="superscript"/>
              </w:rPr>
              <w:t>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14:paraId="39CB4DCE" w14:textId="77777777" w:rsidR="00286096" w:rsidRPr="001A62FE" w:rsidRDefault="00286096" w:rsidP="000F783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498E0" w14:textId="77777777" w:rsidR="00286096" w:rsidRPr="00414DAE" w:rsidRDefault="00286096" w:rsidP="000F783D">
            <w:pPr>
              <w:pStyle w:val="TAC"/>
              <w:keepNext w:val="0"/>
            </w:pPr>
          </w:p>
        </w:tc>
      </w:tr>
      <w:tr w:rsidR="00286096" w:rsidRPr="00414DAE" w14:paraId="5DF566DE" w14:textId="77777777" w:rsidTr="000F783D">
        <w:trPr>
          <w:trHeight w:val="255"/>
          <w:jc w:val="center"/>
        </w:trPr>
        <w:tc>
          <w:tcPr>
            <w:tcW w:w="720" w:type="pct"/>
            <w:vMerge w:val="restart"/>
            <w:shd w:val="clear" w:color="auto" w:fill="auto"/>
            <w:vAlign w:val="center"/>
          </w:tcPr>
          <w:p w14:paraId="73A8DCE5" w14:textId="77777777" w:rsidR="00286096" w:rsidRPr="00414DAE" w:rsidRDefault="00286096" w:rsidP="000F783D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n2</w:t>
            </w:r>
            <w:r>
              <w:rPr>
                <w:lang w:eastAsia="ja-JP"/>
              </w:rPr>
              <w:t>5</w:t>
            </w:r>
          </w:p>
        </w:tc>
        <w:tc>
          <w:tcPr>
            <w:tcW w:w="391" w:type="pct"/>
            <w:vAlign w:val="center"/>
          </w:tcPr>
          <w:p w14:paraId="302F28DD" w14:textId="77777777" w:rsidR="00286096" w:rsidRDefault="00286096" w:rsidP="000F783D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C3F80E0" w14:textId="77777777" w:rsidR="00286096" w:rsidRPr="00C91547" w:rsidRDefault="00286096" w:rsidP="000F783D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B3FDC01" w14:textId="77777777" w:rsidR="00286096" w:rsidRPr="00C91547" w:rsidRDefault="00286096" w:rsidP="000F783D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BE7E8E7" w14:textId="77777777" w:rsidR="00286096" w:rsidRPr="00C91547" w:rsidRDefault="00286096" w:rsidP="000F783D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ADEDE41" w14:textId="77777777" w:rsidR="00286096" w:rsidRPr="00C91547" w:rsidRDefault="00286096" w:rsidP="000F783D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30132AA" w14:textId="77777777" w:rsidR="00286096" w:rsidRPr="00C91547" w:rsidRDefault="00286096" w:rsidP="000F783D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vAlign w:val="center"/>
          </w:tcPr>
          <w:p w14:paraId="30016F70" w14:textId="77777777" w:rsidR="00286096" w:rsidRPr="00C91547" w:rsidRDefault="00286096" w:rsidP="000F783D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48</w:t>
            </w: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21CE0B2" w14:textId="77777777" w:rsidR="00286096" w:rsidRPr="00C91547" w:rsidRDefault="00286096" w:rsidP="000F783D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40</w:t>
            </w:r>
            <w:r w:rsidRPr="00B367F4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vAlign w:val="center"/>
          </w:tcPr>
          <w:p w14:paraId="68E4F1AA" w14:textId="77777777" w:rsidR="00286096" w:rsidRPr="001A62FE" w:rsidRDefault="00286096" w:rsidP="000F783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32180144" w14:textId="77777777" w:rsidR="00286096" w:rsidRPr="00414DAE" w:rsidRDefault="00286096" w:rsidP="000F783D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286096" w:rsidRPr="00414DAE" w14:paraId="1A6BD689" w14:textId="77777777" w:rsidTr="000F783D">
        <w:trPr>
          <w:trHeight w:val="255"/>
          <w:jc w:val="center"/>
        </w:trPr>
        <w:tc>
          <w:tcPr>
            <w:tcW w:w="720" w:type="pct"/>
            <w:vMerge/>
            <w:shd w:val="clear" w:color="auto" w:fill="auto"/>
            <w:vAlign w:val="center"/>
          </w:tcPr>
          <w:p w14:paraId="2A783255" w14:textId="77777777" w:rsidR="00286096" w:rsidRPr="00414DAE" w:rsidRDefault="00286096" w:rsidP="000F783D">
            <w:pPr>
              <w:pStyle w:val="TAC"/>
              <w:rPr>
                <w:lang w:eastAsia="ja-JP"/>
              </w:rPr>
            </w:pPr>
          </w:p>
        </w:tc>
        <w:tc>
          <w:tcPr>
            <w:tcW w:w="391" w:type="pct"/>
            <w:vAlign w:val="center"/>
          </w:tcPr>
          <w:p w14:paraId="602FBEFE" w14:textId="77777777" w:rsidR="00286096" w:rsidRDefault="00286096" w:rsidP="000F783D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2BF077E" w14:textId="77777777" w:rsidR="00286096" w:rsidRPr="00C91547" w:rsidRDefault="00286096" w:rsidP="000F783D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58F31DC" w14:textId="77777777" w:rsidR="00286096" w:rsidRPr="00C91547" w:rsidRDefault="00286096" w:rsidP="000F783D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1788A88" w14:textId="77777777" w:rsidR="00286096" w:rsidRPr="00C91547" w:rsidRDefault="00286096" w:rsidP="000F783D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867536D" w14:textId="77777777" w:rsidR="00286096" w:rsidRPr="00C91547" w:rsidRDefault="00286096" w:rsidP="000F783D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EF87C80" w14:textId="77777777" w:rsidR="00286096" w:rsidRPr="00C91547" w:rsidRDefault="00286096" w:rsidP="000F783D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vAlign w:val="center"/>
          </w:tcPr>
          <w:p w14:paraId="0DCD16BD" w14:textId="77777777" w:rsidR="00286096" w:rsidRPr="00C91547" w:rsidRDefault="00286096" w:rsidP="000F783D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FEE1B24" w14:textId="77777777" w:rsidR="00286096" w:rsidRPr="00C91547" w:rsidRDefault="00286096" w:rsidP="000F783D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</w:t>
            </w: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vAlign w:val="center"/>
          </w:tcPr>
          <w:p w14:paraId="3C93FCAF" w14:textId="77777777" w:rsidR="00286096" w:rsidRPr="001A62FE" w:rsidRDefault="00286096" w:rsidP="000F783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9" w:type="pct"/>
            <w:vMerge w:val="restart"/>
            <w:shd w:val="clear" w:color="auto" w:fill="auto"/>
            <w:vAlign w:val="center"/>
          </w:tcPr>
          <w:p w14:paraId="14519FCA" w14:textId="77777777" w:rsidR="00286096" w:rsidRPr="00414DAE" w:rsidRDefault="00286096" w:rsidP="000F783D">
            <w:pPr>
              <w:pStyle w:val="TAC"/>
              <w:keepNext w:val="0"/>
            </w:pPr>
          </w:p>
        </w:tc>
      </w:tr>
      <w:tr w:rsidR="00286096" w:rsidRPr="00414DAE" w14:paraId="39BBB6BF" w14:textId="77777777" w:rsidTr="000F783D">
        <w:trPr>
          <w:trHeight w:val="255"/>
          <w:jc w:val="center"/>
        </w:trPr>
        <w:tc>
          <w:tcPr>
            <w:tcW w:w="720" w:type="pct"/>
            <w:vMerge/>
            <w:shd w:val="clear" w:color="auto" w:fill="auto"/>
            <w:vAlign w:val="center"/>
          </w:tcPr>
          <w:p w14:paraId="36120A8E" w14:textId="77777777" w:rsidR="00286096" w:rsidRPr="00414DAE" w:rsidRDefault="00286096" w:rsidP="000F783D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1" w:type="pct"/>
            <w:vAlign w:val="center"/>
          </w:tcPr>
          <w:p w14:paraId="6D2BB9AF" w14:textId="77777777" w:rsidR="00286096" w:rsidRDefault="00286096" w:rsidP="000F783D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17F4F15" w14:textId="77777777" w:rsidR="00286096" w:rsidRPr="00C91547" w:rsidRDefault="00286096" w:rsidP="000F783D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C09B0AB" w14:textId="77777777" w:rsidR="00286096" w:rsidRPr="00C91547" w:rsidRDefault="00286096" w:rsidP="000F783D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ACB7A5F" w14:textId="77777777" w:rsidR="00286096" w:rsidRPr="00C91547" w:rsidRDefault="00286096" w:rsidP="000F783D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B2257B7" w14:textId="77777777" w:rsidR="00286096" w:rsidRPr="00C91547" w:rsidRDefault="00286096" w:rsidP="000F783D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F8BF314" w14:textId="77777777" w:rsidR="00286096" w:rsidRPr="00C91547" w:rsidRDefault="00286096" w:rsidP="000F783D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vAlign w:val="center"/>
          </w:tcPr>
          <w:p w14:paraId="46F919D0" w14:textId="77777777" w:rsidR="00286096" w:rsidRPr="00C91547" w:rsidRDefault="00286096" w:rsidP="000F783D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D600858" w14:textId="77777777" w:rsidR="00286096" w:rsidRPr="00C91547" w:rsidRDefault="00286096" w:rsidP="000F783D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  <w:r w:rsidRPr="00AB7249">
              <w:rPr>
                <w:rFonts w:eastAsia="メイリオ" w:cs="Arial"/>
                <w:color w:val="000000" w:themeColor="text1"/>
                <w:kern w:val="24"/>
                <w:szCs w:val="21"/>
                <w:vertAlign w:val="superscript"/>
              </w:rPr>
              <w:t>1</w:t>
            </w:r>
          </w:p>
        </w:tc>
        <w:tc>
          <w:tcPr>
            <w:tcW w:w="425" w:type="pct"/>
            <w:vAlign w:val="center"/>
          </w:tcPr>
          <w:p w14:paraId="482CF242" w14:textId="77777777" w:rsidR="00286096" w:rsidRPr="001A62FE" w:rsidRDefault="00286096" w:rsidP="000F783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9" w:type="pct"/>
            <w:vMerge/>
            <w:shd w:val="clear" w:color="auto" w:fill="auto"/>
            <w:vAlign w:val="center"/>
          </w:tcPr>
          <w:p w14:paraId="7F56A317" w14:textId="77777777" w:rsidR="00286096" w:rsidRPr="00414DAE" w:rsidRDefault="00286096" w:rsidP="000F783D">
            <w:pPr>
              <w:pStyle w:val="TAC"/>
              <w:keepNext w:val="0"/>
            </w:pPr>
          </w:p>
        </w:tc>
      </w:tr>
      <w:tr w:rsidR="00286096" w:rsidRPr="00414DAE" w14:paraId="5377EDC7" w14:textId="77777777" w:rsidTr="000F783D">
        <w:trPr>
          <w:trHeight w:val="255"/>
          <w:jc w:val="center"/>
        </w:trPr>
        <w:tc>
          <w:tcPr>
            <w:tcW w:w="5000" w:type="pct"/>
            <w:gridSpan w:val="11"/>
            <w:shd w:val="clear" w:color="auto" w:fill="auto"/>
            <w:vAlign w:val="center"/>
          </w:tcPr>
          <w:p w14:paraId="715E8DEF" w14:textId="77777777" w:rsidR="00286096" w:rsidRPr="00414DAE" w:rsidRDefault="00286096" w:rsidP="000F783D">
            <w:pPr>
              <w:pStyle w:val="TAC"/>
              <w:keepNext w:val="0"/>
              <w:jc w:val="left"/>
            </w:pPr>
            <w:r w:rsidRPr="00AB7249">
              <w:t>NOTE 1:</w:t>
            </w:r>
            <w:r w:rsidRPr="00AB7249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</w:tc>
      </w:tr>
    </w:tbl>
    <w:p w14:paraId="10B3DFFC" w14:textId="5FA48A6E" w:rsidR="00286096" w:rsidRDefault="00286096" w:rsidP="00B00127">
      <w:pPr>
        <w:rPr>
          <w:rFonts w:ascii="Arial" w:hAnsi="Arial" w:cs="Arial"/>
          <w:color w:val="FF0000"/>
          <w:sz w:val="22"/>
        </w:rPr>
      </w:pPr>
    </w:p>
    <w:p w14:paraId="064A5A1E" w14:textId="77777777" w:rsidR="00B00127" w:rsidRPr="00E51D22" w:rsidRDefault="00B00127" w:rsidP="004F3A4E">
      <w:pPr>
        <w:rPr>
          <w:rFonts w:ascii="Arial" w:hAnsi="Arial" w:cs="Arial"/>
          <w:b/>
          <w:color w:val="000000" w:themeColor="text1"/>
          <w:sz w:val="22"/>
        </w:rPr>
      </w:pPr>
      <w:r w:rsidRPr="00E51D22">
        <w:rPr>
          <w:rFonts w:ascii="Arial" w:hAnsi="Arial" w:cs="Arial"/>
          <w:b/>
          <w:color w:val="000000" w:themeColor="text1"/>
          <w:sz w:val="22"/>
        </w:rPr>
        <w:t>Proposal 2:</w:t>
      </w:r>
    </w:p>
    <w:p w14:paraId="1D1AD4C5" w14:textId="77777777" w:rsidR="00E51D22" w:rsidRPr="00D5083A" w:rsidRDefault="00B00127" w:rsidP="00E51D22">
      <w:pPr>
        <w:spacing w:after="120"/>
        <w:rPr>
          <w:rFonts w:ascii="Arial" w:hAnsi="Arial" w:cs="Arial"/>
          <w:color w:val="FF0000"/>
          <w:sz w:val="22"/>
        </w:rPr>
      </w:pPr>
      <w:r w:rsidRPr="00D5083A">
        <w:rPr>
          <w:rFonts w:ascii="Arial" w:hAnsi="Arial" w:cs="Arial"/>
          <w:b/>
          <w:color w:val="FF0000"/>
          <w:sz w:val="22"/>
        </w:rPr>
        <w:t xml:space="preserve">  </w:t>
      </w:r>
      <w:r w:rsidR="00E51D22" w:rsidRPr="00DB1F3C">
        <w:rPr>
          <w:rFonts w:ascii="Arial" w:hAnsi="Arial" w:cs="Arial"/>
          <w:sz w:val="22"/>
        </w:rPr>
        <w:t>R</w:t>
      </w:r>
      <w:r w:rsidR="00E51D22" w:rsidRPr="00070320">
        <w:rPr>
          <w:rFonts w:ascii="Arial" w:hAnsi="Arial" w:cs="Arial"/>
          <w:color w:val="000000" w:themeColor="text1"/>
          <w:sz w:val="22"/>
        </w:rPr>
        <w:t>EFSENS for 30</w:t>
      </w:r>
      <w:r w:rsidR="00E51D22">
        <w:rPr>
          <w:rFonts w:ascii="Arial" w:hAnsi="Arial" w:cs="Arial"/>
          <w:color w:val="000000" w:themeColor="text1"/>
          <w:sz w:val="22"/>
        </w:rPr>
        <w:t xml:space="preserve">MHz and </w:t>
      </w:r>
      <w:r w:rsidR="00E51D22" w:rsidRPr="00070320">
        <w:rPr>
          <w:rFonts w:ascii="Arial" w:hAnsi="Arial" w:cs="Arial"/>
          <w:color w:val="000000" w:themeColor="text1"/>
          <w:sz w:val="22"/>
        </w:rPr>
        <w:t xml:space="preserve">40MHz CBW operation are proposed highlighted as </w:t>
      </w:r>
      <w:r w:rsidR="00E51D22">
        <w:rPr>
          <w:rFonts w:ascii="Arial" w:hAnsi="Arial" w:cs="Arial"/>
          <w:color w:val="000000" w:themeColor="text1"/>
          <w:sz w:val="22"/>
        </w:rPr>
        <w:t>Table 7.3.2-1</w:t>
      </w:r>
      <w:r w:rsidR="00E51D22" w:rsidRPr="00070320">
        <w:rPr>
          <w:rFonts w:ascii="Arial" w:hAnsi="Arial" w:cs="Arial"/>
          <w:color w:val="000000" w:themeColor="text1"/>
          <w:sz w:val="22"/>
        </w:rPr>
        <w:t>.</w:t>
      </w:r>
    </w:p>
    <w:p w14:paraId="6D6FE412" w14:textId="3071E995" w:rsidR="00B00127" w:rsidRPr="00D5083A" w:rsidRDefault="00B00127" w:rsidP="00E51D22">
      <w:pPr>
        <w:rPr>
          <w:rFonts w:ascii="Arial" w:hAnsi="Arial" w:cs="Arial"/>
          <w:color w:val="FF0000"/>
          <w:sz w:val="22"/>
          <w:szCs w:val="22"/>
        </w:rPr>
      </w:pPr>
    </w:p>
    <w:p w14:paraId="51FE9C23" w14:textId="77777777" w:rsidR="00201EF8" w:rsidRPr="006E123D" w:rsidRDefault="00201EF8" w:rsidP="00201EF8">
      <w:pPr>
        <w:pStyle w:val="TH"/>
        <w:rPr>
          <w:sz w:val="22"/>
        </w:rPr>
      </w:pPr>
      <w:r w:rsidRPr="006E123D">
        <w:rPr>
          <w:sz w:val="22"/>
        </w:rPr>
        <w:t xml:space="preserve">Table 7.3.2-1: Two antenna port reference sensitivity QPSK </w:t>
      </w:r>
      <w:r w:rsidRPr="001B2D04">
        <w:rPr>
          <w:sz w:val="22"/>
        </w:rPr>
        <w:t>PREFSENS</w:t>
      </w:r>
    </w:p>
    <w:tbl>
      <w:tblPr>
        <w:tblW w:w="44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4"/>
        <w:gridCol w:w="658"/>
        <w:gridCol w:w="736"/>
        <w:gridCol w:w="738"/>
        <w:gridCol w:w="738"/>
        <w:gridCol w:w="738"/>
        <w:gridCol w:w="738"/>
        <w:gridCol w:w="738"/>
        <w:gridCol w:w="738"/>
        <w:gridCol w:w="738"/>
        <w:gridCol w:w="847"/>
      </w:tblGrid>
      <w:tr w:rsidR="004D372D" w:rsidRPr="00414DAE" w14:paraId="2EE60FAE" w14:textId="77777777" w:rsidTr="00FE38E7">
        <w:trPr>
          <w:cantSplit/>
          <w:trHeight w:val="255"/>
          <w:tblHeader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243D" w14:textId="77777777" w:rsidR="004D372D" w:rsidRPr="0074528F" w:rsidRDefault="004D372D" w:rsidP="00FE38E7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4D372D" w:rsidRPr="00414DAE" w14:paraId="08C75E65" w14:textId="77777777" w:rsidTr="00FE38E7">
        <w:trPr>
          <w:cantSplit/>
          <w:trHeight w:val="420"/>
          <w:tblHeader/>
          <w:jc w:val="center"/>
        </w:trPr>
        <w:tc>
          <w:tcPr>
            <w:tcW w:w="714" w:type="pct"/>
            <w:shd w:val="clear" w:color="auto" w:fill="auto"/>
            <w:vAlign w:val="center"/>
          </w:tcPr>
          <w:p w14:paraId="4AF43FAE" w14:textId="77777777" w:rsidR="004D372D" w:rsidRPr="00414DAE" w:rsidRDefault="004D372D" w:rsidP="00FE38E7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381" w:type="pct"/>
          </w:tcPr>
          <w:p w14:paraId="173BDC44" w14:textId="77777777" w:rsidR="004D372D" w:rsidRPr="00414DAE" w:rsidRDefault="004D372D" w:rsidP="00FE38E7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6E7DDF50" w14:textId="77777777" w:rsidR="004D372D" w:rsidRPr="00414DAE" w:rsidRDefault="004D372D" w:rsidP="00FE38E7">
            <w:pPr>
              <w:pStyle w:val="TAH"/>
              <w:keepNext w:val="0"/>
            </w:pPr>
            <w:r w:rsidRPr="00414DAE">
              <w:t>5</w:t>
            </w:r>
          </w:p>
          <w:p w14:paraId="6DECEC42" w14:textId="77777777" w:rsidR="004D372D" w:rsidRPr="00414DAE" w:rsidRDefault="004D372D" w:rsidP="00FE38E7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353084E8" w14:textId="77777777" w:rsidR="004D372D" w:rsidRPr="00414DAE" w:rsidRDefault="004D372D" w:rsidP="00FE38E7">
            <w:pPr>
              <w:pStyle w:val="TAH"/>
              <w:keepNext w:val="0"/>
            </w:pPr>
            <w:r w:rsidRPr="00414DAE">
              <w:t>10</w:t>
            </w:r>
          </w:p>
          <w:p w14:paraId="21678589" w14:textId="77777777" w:rsidR="004D372D" w:rsidRPr="00414DAE" w:rsidRDefault="004D372D" w:rsidP="00FE38E7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1B7A96AA" w14:textId="77777777" w:rsidR="004D372D" w:rsidRPr="00414DAE" w:rsidRDefault="004D372D" w:rsidP="00FE38E7">
            <w:pPr>
              <w:pStyle w:val="TAH"/>
              <w:keepNext w:val="0"/>
            </w:pPr>
            <w:r w:rsidRPr="00414DAE">
              <w:t>15</w:t>
            </w:r>
          </w:p>
          <w:p w14:paraId="48F2AC95" w14:textId="77777777" w:rsidR="004D372D" w:rsidRPr="00414DAE" w:rsidRDefault="004D372D" w:rsidP="00FE38E7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20D3AC25" w14:textId="77777777" w:rsidR="004D372D" w:rsidRPr="00414DAE" w:rsidRDefault="004D372D" w:rsidP="00FE38E7">
            <w:pPr>
              <w:pStyle w:val="TAH"/>
              <w:keepNext w:val="0"/>
            </w:pPr>
            <w:r w:rsidRPr="00414DAE">
              <w:t>20</w:t>
            </w:r>
          </w:p>
          <w:p w14:paraId="737FBD03" w14:textId="77777777" w:rsidR="004D372D" w:rsidRPr="00414DAE" w:rsidRDefault="004D372D" w:rsidP="00FE38E7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0683176D" w14:textId="77777777" w:rsidR="004D372D" w:rsidRPr="00414DAE" w:rsidRDefault="004D372D" w:rsidP="00FE38E7">
            <w:pPr>
              <w:pStyle w:val="TAH"/>
              <w:keepNext w:val="0"/>
            </w:pPr>
            <w:r w:rsidRPr="00414DAE">
              <w:t>25</w:t>
            </w:r>
          </w:p>
          <w:p w14:paraId="6E266379" w14:textId="77777777" w:rsidR="004D372D" w:rsidRPr="00414DAE" w:rsidRDefault="004D372D" w:rsidP="00FE38E7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27" w:type="pct"/>
          </w:tcPr>
          <w:p w14:paraId="51C2FF9C" w14:textId="77777777" w:rsidR="004D372D" w:rsidRPr="0074528F" w:rsidRDefault="004D372D" w:rsidP="00FE38E7">
            <w:pPr>
              <w:pStyle w:val="TAH"/>
              <w:keepNext w:val="0"/>
              <w:rPr>
                <w:color w:val="000000" w:themeColor="text1"/>
                <w:highlight w:val="yellow"/>
              </w:rPr>
            </w:pPr>
            <w:r w:rsidRPr="0074528F">
              <w:rPr>
                <w:color w:val="000000" w:themeColor="text1"/>
                <w:highlight w:val="yellow"/>
              </w:rPr>
              <w:t>30 MHz (dBm)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40D4D7D1" w14:textId="77777777" w:rsidR="004D372D" w:rsidRPr="0074528F" w:rsidRDefault="004D372D" w:rsidP="00FE38E7">
            <w:pPr>
              <w:pStyle w:val="TAH"/>
              <w:keepNext w:val="0"/>
              <w:rPr>
                <w:color w:val="000000" w:themeColor="text1"/>
                <w:highlight w:val="yellow"/>
              </w:rPr>
            </w:pPr>
            <w:r w:rsidRPr="0074528F">
              <w:rPr>
                <w:color w:val="000000" w:themeColor="text1"/>
                <w:highlight w:val="yellow"/>
              </w:rPr>
              <w:t>40</w:t>
            </w:r>
          </w:p>
          <w:p w14:paraId="40684617" w14:textId="77777777" w:rsidR="004D372D" w:rsidRPr="0074528F" w:rsidRDefault="004D372D" w:rsidP="00FE38E7">
            <w:pPr>
              <w:pStyle w:val="TAH"/>
              <w:keepNext w:val="0"/>
              <w:rPr>
                <w:color w:val="000000" w:themeColor="text1"/>
                <w:highlight w:val="yellow"/>
              </w:rPr>
            </w:pPr>
            <w:r w:rsidRPr="0074528F">
              <w:rPr>
                <w:color w:val="000000" w:themeColor="text1"/>
                <w:highlight w:val="yellow"/>
              </w:rPr>
              <w:t>MHz</w:t>
            </w:r>
            <w:r w:rsidRPr="0074528F">
              <w:rPr>
                <w:color w:val="000000" w:themeColor="text1"/>
                <w:highlight w:val="yellow"/>
              </w:rPr>
              <w:br/>
              <w:t>(dBm)</w:t>
            </w:r>
          </w:p>
        </w:tc>
        <w:tc>
          <w:tcPr>
            <w:tcW w:w="427" w:type="pct"/>
            <w:vAlign w:val="center"/>
          </w:tcPr>
          <w:p w14:paraId="7B55C009" w14:textId="77777777" w:rsidR="004D372D" w:rsidRPr="00414DAE" w:rsidRDefault="004D372D" w:rsidP="00FE38E7">
            <w:pPr>
              <w:pStyle w:val="TAH"/>
              <w:keepNext w:val="0"/>
            </w:pPr>
            <w:r w:rsidRPr="00414DAE">
              <w:t>50</w:t>
            </w:r>
          </w:p>
          <w:p w14:paraId="23B517C0" w14:textId="77777777" w:rsidR="004D372D" w:rsidRPr="00414DAE" w:rsidRDefault="004D372D" w:rsidP="00FE38E7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755CEB9A" w14:textId="77777777" w:rsidR="004D372D" w:rsidRPr="00414DAE" w:rsidRDefault="004D372D" w:rsidP="00FE38E7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4D372D" w:rsidRPr="00414DAE" w14:paraId="4DA90822" w14:textId="77777777" w:rsidTr="00FE38E7">
        <w:trPr>
          <w:trHeight w:val="255"/>
          <w:jc w:val="center"/>
        </w:trPr>
        <w:tc>
          <w:tcPr>
            <w:tcW w:w="714" w:type="pct"/>
            <w:vMerge w:val="restart"/>
            <w:shd w:val="clear" w:color="auto" w:fill="auto"/>
            <w:vAlign w:val="center"/>
          </w:tcPr>
          <w:p w14:paraId="637D0E73" w14:textId="77777777" w:rsidR="004D372D" w:rsidRPr="00414DAE" w:rsidRDefault="004D372D" w:rsidP="00FE38E7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n2</w:t>
            </w:r>
          </w:p>
        </w:tc>
        <w:tc>
          <w:tcPr>
            <w:tcW w:w="381" w:type="pct"/>
            <w:vAlign w:val="center"/>
          </w:tcPr>
          <w:p w14:paraId="4FA02FBD" w14:textId="77777777" w:rsidR="004D372D" w:rsidRDefault="004D372D" w:rsidP="00FE38E7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F5436F5" w14:textId="77777777" w:rsidR="004D372D" w:rsidRPr="00345FF2" w:rsidRDefault="004D372D" w:rsidP="00FE38E7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 w:rsidRPr="00345FF2">
              <w:rPr>
                <w:rFonts w:eastAsia="メイリオ" w:cs="Arial"/>
                <w:color w:val="000000" w:themeColor="text1"/>
                <w:kern w:val="24"/>
                <w:szCs w:val="18"/>
              </w:rPr>
              <w:t>-98.0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6CCD31EA" w14:textId="77777777" w:rsidR="004D372D" w:rsidRPr="00345FF2" w:rsidRDefault="004D372D" w:rsidP="00FE38E7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 w:rsidRPr="00345FF2">
              <w:rPr>
                <w:rFonts w:eastAsia="メイリオ" w:cs="Arial"/>
                <w:color w:val="000000" w:themeColor="text1"/>
                <w:kern w:val="24"/>
                <w:szCs w:val="18"/>
              </w:rPr>
              <w:t>-94.8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1700C0D7" w14:textId="77777777" w:rsidR="004D372D" w:rsidRPr="00345FF2" w:rsidRDefault="004D372D" w:rsidP="00FE38E7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 w:rsidRPr="00345FF2">
              <w:rPr>
                <w:rFonts w:eastAsia="メイリオ" w:cs="Arial"/>
                <w:color w:val="000000" w:themeColor="text1"/>
                <w:kern w:val="24"/>
                <w:szCs w:val="18"/>
              </w:rPr>
              <w:t>-93.0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12F2C210" w14:textId="77777777" w:rsidR="004D372D" w:rsidRPr="00345FF2" w:rsidRDefault="004D372D" w:rsidP="00FE38E7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 w:rsidRPr="00345FF2">
              <w:rPr>
                <w:rFonts w:eastAsia="メイリオ" w:cs="Arial"/>
                <w:color w:val="000000" w:themeColor="text1"/>
                <w:kern w:val="24"/>
                <w:szCs w:val="18"/>
              </w:rPr>
              <w:t>-91.8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060B9E02" w14:textId="77777777" w:rsidR="004D372D" w:rsidRPr="00345FF2" w:rsidRDefault="004D372D" w:rsidP="00FE38E7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18"/>
              </w:rPr>
              <w:t>[</w:t>
            </w: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</w:t>
            </w:r>
            <w:r>
              <w:rPr>
                <w:rFonts w:eastAsia="メイリオ" w:cs="Arial"/>
                <w:color w:val="000000" w:themeColor="text1"/>
                <w:kern w:val="24"/>
                <w:szCs w:val="18"/>
              </w:rPr>
              <w:t>90.8]</w:t>
            </w:r>
          </w:p>
        </w:tc>
        <w:tc>
          <w:tcPr>
            <w:tcW w:w="427" w:type="pct"/>
            <w:vAlign w:val="center"/>
          </w:tcPr>
          <w:p w14:paraId="06B95D11" w14:textId="77777777" w:rsidR="004D372D" w:rsidRPr="0074528F" w:rsidRDefault="004D372D" w:rsidP="00FE38E7">
            <w:pPr>
              <w:pStyle w:val="TAC"/>
              <w:keepNext w:val="0"/>
              <w:rPr>
                <w:color w:val="000000" w:themeColor="text1"/>
                <w:szCs w:val="18"/>
                <w:highlight w:val="yellow"/>
              </w:rPr>
            </w:pPr>
            <w:r w:rsidRPr="0074528F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-8</w:t>
            </w:r>
            <w:r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6.7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1033FA58" w14:textId="77777777" w:rsidR="004D372D" w:rsidRPr="0074528F" w:rsidRDefault="004D372D" w:rsidP="00FE38E7">
            <w:pPr>
              <w:pStyle w:val="TAC"/>
              <w:keepNext w:val="0"/>
              <w:rPr>
                <w:color w:val="000000" w:themeColor="text1"/>
                <w:szCs w:val="18"/>
                <w:highlight w:val="yellow"/>
              </w:rPr>
            </w:pPr>
            <w:r w:rsidRPr="0074528F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-</w:t>
            </w:r>
            <w:r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82.9</w:t>
            </w:r>
          </w:p>
        </w:tc>
        <w:tc>
          <w:tcPr>
            <w:tcW w:w="427" w:type="pct"/>
            <w:vAlign w:val="center"/>
          </w:tcPr>
          <w:p w14:paraId="3517B90B" w14:textId="77777777" w:rsidR="004D372D" w:rsidRPr="001A62FE" w:rsidRDefault="004D372D" w:rsidP="00FE3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92" w:type="pct"/>
            <w:shd w:val="clear" w:color="auto" w:fill="auto"/>
            <w:vAlign w:val="center"/>
          </w:tcPr>
          <w:p w14:paraId="6A22A1E0" w14:textId="77777777" w:rsidR="004D372D" w:rsidRPr="00414DAE" w:rsidRDefault="004D372D" w:rsidP="00FE38E7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4D372D" w:rsidRPr="00414DAE" w14:paraId="2F3C0F59" w14:textId="77777777" w:rsidTr="00FE38E7">
        <w:trPr>
          <w:trHeight w:val="255"/>
          <w:jc w:val="center"/>
        </w:trPr>
        <w:tc>
          <w:tcPr>
            <w:tcW w:w="714" w:type="pct"/>
            <w:vMerge/>
            <w:shd w:val="clear" w:color="auto" w:fill="auto"/>
            <w:vAlign w:val="center"/>
          </w:tcPr>
          <w:p w14:paraId="68A9E08F" w14:textId="77777777" w:rsidR="004D372D" w:rsidRPr="00414DAE" w:rsidRDefault="004D372D" w:rsidP="00FE38E7">
            <w:pPr>
              <w:pStyle w:val="TAC"/>
              <w:rPr>
                <w:lang w:eastAsia="ja-JP"/>
              </w:rPr>
            </w:pPr>
          </w:p>
        </w:tc>
        <w:tc>
          <w:tcPr>
            <w:tcW w:w="381" w:type="pct"/>
            <w:vAlign w:val="center"/>
          </w:tcPr>
          <w:p w14:paraId="5818B07B" w14:textId="77777777" w:rsidR="004D372D" w:rsidRDefault="004D372D" w:rsidP="00FE38E7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637330E" w14:textId="77777777" w:rsidR="004D372D" w:rsidRPr="00345FF2" w:rsidRDefault="004D372D" w:rsidP="00FE38E7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14:paraId="4EAE67CB" w14:textId="77777777" w:rsidR="004D372D" w:rsidRPr="00345FF2" w:rsidRDefault="004D372D" w:rsidP="00FE38E7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 w:rsidRPr="00345FF2">
              <w:rPr>
                <w:rFonts w:eastAsia="メイリオ" w:cs="Arial"/>
                <w:color w:val="000000" w:themeColor="text1"/>
                <w:kern w:val="24"/>
                <w:szCs w:val="18"/>
              </w:rPr>
              <w:t>-95.1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13D0AA12" w14:textId="77777777" w:rsidR="004D372D" w:rsidRPr="00345FF2" w:rsidRDefault="004D372D" w:rsidP="00FE38E7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 w:rsidRPr="00345FF2">
              <w:rPr>
                <w:rFonts w:eastAsia="メイリオ" w:cs="Arial"/>
                <w:color w:val="000000" w:themeColor="text1"/>
                <w:kern w:val="24"/>
                <w:szCs w:val="18"/>
              </w:rPr>
              <w:t>-93.1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4719276A" w14:textId="77777777" w:rsidR="004D372D" w:rsidRPr="00345FF2" w:rsidRDefault="004D372D" w:rsidP="00FE38E7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 w:rsidRPr="00345FF2">
              <w:rPr>
                <w:rFonts w:eastAsia="メイリオ" w:cs="Arial"/>
                <w:color w:val="000000" w:themeColor="text1"/>
                <w:kern w:val="24"/>
                <w:szCs w:val="18"/>
              </w:rPr>
              <w:t>-92.0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2B09F429" w14:textId="77777777" w:rsidR="004D372D" w:rsidRPr="00345FF2" w:rsidRDefault="004D372D" w:rsidP="00FE38E7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18"/>
              </w:rPr>
              <w:t>[</w:t>
            </w: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</w:t>
            </w:r>
            <w:r>
              <w:rPr>
                <w:rFonts w:eastAsia="メイリオ" w:cs="Arial"/>
                <w:color w:val="000000" w:themeColor="text1"/>
                <w:kern w:val="24"/>
                <w:szCs w:val="18"/>
              </w:rPr>
              <w:t>91.0]</w:t>
            </w:r>
          </w:p>
        </w:tc>
        <w:tc>
          <w:tcPr>
            <w:tcW w:w="427" w:type="pct"/>
            <w:vAlign w:val="center"/>
          </w:tcPr>
          <w:p w14:paraId="37E89CE4" w14:textId="77777777" w:rsidR="004D372D" w:rsidRPr="0074528F" w:rsidRDefault="004D372D" w:rsidP="00FE38E7">
            <w:pPr>
              <w:pStyle w:val="TAC"/>
              <w:keepNext w:val="0"/>
              <w:rPr>
                <w:color w:val="000000" w:themeColor="text1"/>
                <w:szCs w:val="18"/>
                <w:highlight w:val="yellow"/>
              </w:rPr>
            </w:pPr>
            <w:r w:rsidRPr="0074528F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-8</w:t>
            </w:r>
            <w:r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6.8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71D7A20E" w14:textId="77777777" w:rsidR="004D372D" w:rsidRPr="0074528F" w:rsidRDefault="004D372D" w:rsidP="00FE38E7">
            <w:pPr>
              <w:pStyle w:val="TAC"/>
              <w:keepNext w:val="0"/>
              <w:rPr>
                <w:color w:val="000000" w:themeColor="text1"/>
                <w:szCs w:val="18"/>
                <w:highlight w:val="yellow"/>
              </w:rPr>
            </w:pPr>
            <w:r w:rsidRPr="0074528F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-</w:t>
            </w:r>
            <w:r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83.0</w:t>
            </w:r>
          </w:p>
        </w:tc>
        <w:tc>
          <w:tcPr>
            <w:tcW w:w="427" w:type="pct"/>
            <w:vAlign w:val="center"/>
          </w:tcPr>
          <w:p w14:paraId="7870DB02" w14:textId="77777777" w:rsidR="004D372D" w:rsidRPr="001A62FE" w:rsidRDefault="004D372D" w:rsidP="00FE3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92" w:type="pct"/>
            <w:shd w:val="clear" w:color="auto" w:fill="auto"/>
            <w:vAlign w:val="center"/>
          </w:tcPr>
          <w:p w14:paraId="1C8ED989" w14:textId="77777777" w:rsidR="004D372D" w:rsidRPr="00414DAE" w:rsidRDefault="004D372D" w:rsidP="00FE38E7">
            <w:pPr>
              <w:pStyle w:val="TAC"/>
              <w:keepNext w:val="0"/>
            </w:pPr>
          </w:p>
        </w:tc>
      </w:tr>
      <w:tr w:rsidR="004D372D" w:rsidRPr="00414DAE" w14:paraId="20088E09" w14:textId="77777777" w:rsidTr="00FE38E7">
        <w:trPr>
          <w:trHeight w:val="255"/>
          <w:jc w:val="center"/>
        </w:trPr>
        <w:tc>
          <w:tcPr>
            <w:tcW w:w="714" w:type="pct"/>
            <w:vMerge/>
            <w:shd w:val="clear" w:color="auto" w:fill="auto"/>
            <w:vAlign w:val="center"/>
          </w:tcPr>
          <w:p w14:paraId="2E25941D" w14:textId="77777777" w:rsidR="004D372D" w:rsidRPr="00414DAE" w:rsidRDefault="004D372D" w:rsidP="00FE38E7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81" w:type="pct"/>
            <w:vAlign w:val="center"/>
          </w:tcPr>
          <w:p w14:paraId="72AFDAA6" w14:textId="77777777" w:rsidR="004D372D" w:rsidRDefault="004D372D" w:rsidP="00FE38E7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F640265" w14:textId="77777777" w:rsidR="004D372D" w:rsidRPr="00345FF2" w:rsidRDefault="004D372D" w:rsidP="00FE38E7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14:paraId="1ABCD2B5" w14:textId="77777777" w:rsidR="004D372D" w:rsidRPr="00345FF2" w:rsidRDefault="004D372D" w:rsidP="00FE38E7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 w:rsidRPr="00345FF2">
              <w:rPr>
                <w:rFonts w:eastAsia="メイリオ" w:cs="Arial" w:hint="eastAsia"/>
                <w:color w:val="000000" w:themeColor="text1"/>
                <w:kern w:val="24"/>
                <w:szCs w:val="18"/>
              </w:rPr>
              <w:t>-95.5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58EC2073" w14:textId="77777777" w:rsidR="004D372D" w:rsidRPr="00345FF2" w:rsidRDefault="004D372D" w:rsidP="00FE38E7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 w:rsidRPr="00345FF2">
              <w:rPr>
                <w:rFonts w:eastAsia="メイリオ" w:cs="Arial"/>
                <w:color w:val="000000" w:themeColor="text1"/>
                <w:kern w:val="24"/>
                <w:szCs w:val="18"/>
              </w:rPr>
              <w:t>-93.4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75A5CC8B" w14:textId="77777777" w:rsidR="004D372D" w:rsidRPr="00345FF2" w:rsidRDefault="004D372D" w:rsidP="00FE38E7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 w:rsidRPr="00345FF2">
              <w:rPr>
                <w:rFonts w:eastAsia="メイリオ" w:cs="Arial"/>
                <w:color w:val="000000" w:themeColor="text1"/>
                <w:kern w:val="24"/>
                <w:szCs w:val="18"/>
              </w:rPr>
              <w:t>-92.2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74A4D87E" w14:textId="77777777" w:rsidR="004D372D" w:rsidRPr="00345FF2" w:rsidRDefault="004D372D" w:rsidP="00FE38E7">
            <w:pPr>
              <w:pStyle w:val="TAC"/>
              <w:keepNext w:val="0"/>
              <w:rPr>
                <w:rFonts w:eastAsia="メイリオ" w:cs="Arial"/>
                <w:color w:val="000000" w:themeColor="text1"/>
                <w:kern w:val="24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18"/>
              </w:rPr>
              <w:t>[</w:t>
            </w: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</w:t>
            </w:r>
            <w:r>
              <w:rPr>
                <w:rFonts w:eastAsia="メイリオ" w:cs="Arial"/>
                <w:color w:val="000000" w:themeColor="text1"/>
                <w:kern w:val="24"/>
                <w:szCs w:val="18"/>
              </w:rPr>
              <w:t>91.1]</w:t>
            </w:r>
          </w:p>
        </w:tc>
        <w:tc>
          <w:tcPr>
            <w:tcW w:w="427" w:type="pct"/>
            <w:vAlign w:val="center"/>
          </w:tcPr>
          <w:p w14:paraId="73125E78" w14:textId="77777777" w:rsidR="004D372D" w:rsidRPr="0074528F" w:rsidRDefault="004D372D" w:rsidP="00FE38E7">
            <w:pPr>
              <w:pStyle w:val="TAC"/>
              <w:keepNext w:val="0"/>
              <w:rPr>
                <w:color w:val="000000" w:themeColor="text1"/>
                <w:szCs w:val="18"/>
                <w:highlight w:val="yellow"/>
              </w:rPr>
            </w:pPr>
            <w:r w:rsidRPr="0074528F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-8</w:t>
            </w:r>
            <w:r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6.9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22BF15CF" w14:textId="77777777" w:rsidR="004D372D" w:rsidRPr="0074528F" w:rsidRDefault="004D372D" w:rsidP="00FE38E7">
            <w:pPr>
              <w:pStyle w:val="TAC"/>
              <w:keepNext w:val="0"/>
              <w:rPr>
                <w:color w:val="000000" w:themeColor="text1"/>
                <w:szCs w:val="18"/>
                <w:highlight w:val="yellow"/>
              </w:rPr>
            </w:pPr>
            <w:r w:rsidRPr="0074528F"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-</w:t>
            </w:r>
            <w:r>
              <w:rPr>
                <w:rFonts w:eastAsia="メイリオ" w:cs="Arial"/>
                <w:color w:val="000000" w:themeColor="text1"/>
                <w:kern w:val="24"/>
                <w:szCs w:val="18"/>
                <w:highlight w:val="yellow"/>
              </w:rPr>
              <w:t>83.1</w:t>
            </w:r>
          </w:p>
        </w:tc>
        <w:tc>
          <w:tcPr>
            <w:tcW w:w="427" w:type="pct"/>
            <w:vAlign w:val="center"/>
          </w:tcPr>
          <w:p w14:paraId="17B4758D" w14:textId="77777777" w:rsidR="004D372D" w:rsidRPr="001A62FE" w:rsidRDefault="004D372D" w:rsidP="00FE38E7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92" w:type="pct"/>
            <w:shd w:val="clear" w:color="auto" w:fill="auto"/>
            <w:vAlign w:val="center"/>
          </w:tcPr>
          <w:p w14:paraId="010E636A" w14:textId="77777777" w:rsidR="004D372D" w:rsidRPr="00414DAE" w:rsidRDefault="004D372D" w:rsidP="00FE38E7">
            <w:pPr>
              <w:pStyle w:val="TAC"/>
              <w:keepNext w:val="0"/>
              <w:rPr>
                <w:lang w:eastAsia="ja-JP"/>
              </w:rPr>
            </w:pPr>
          </w:p>
        </w:tc>
      </w:tr>
    </w:tbl>
    <w:p w14:paraId="23C429E5" w14:textId="2F67E057" w:rsidR="00201EF8" w:rsidRDefault="00201EF8" w:rsidP="00C74B96"/>
    <w:p w14:paraId="2EB8CC13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References</w:t>
      </w:r>
    </w:p>
    <w:p w14:paraId="47303672" w14:textId="0E721A13" w:rsidR="007241C8" w:rsidRPr="00DA313D" w:rsidRDefault="002F1914" w:rsidP="00B652A2">
      <w:pPr>
        <w:contextualSpacing/>
        <w:rPr>
          <w:color w:val="000000" w:themeColor="text1"/>
          <w:sz w:val="22"/>
        </w:rPr>
      </w:pPr>
      <w:r w:rsidRPr="00B652A2">
        <w:rPr>
          <w:sz w:val="22"/>
        </w:rPr>
        <w:t>[1]</w:t>
      </w:r>
      <w:r w:rsidR="00B652A2">
        <w:rPr>
          <w:sz w:val="22"/>
        </w:rPr>
        <w:tab/>
      </w:r>
      <w:r w:rsidR="00B652A2">
        <w:rPr>
          <w:sz w:val="22"/>
        </w:rPr>
        <w:tab/>
      </w:r>
      <w:r w:rsidR="005E3877" w:rsidRPr="00DA313D">
        <w:rPr>
          <w:color w:val="000000" w:themeColor="text1"/>
          <w:sz w:val="22"/>
        </w:rPr>
        <w:t>R4-2</w:t>
      </w:r>
      <w:r w:rsidR="00B00127" w:rsidRPr="00DA313D">
        <w:rPr>
          <w:color w:val="000000" w:themeColor="text1"/>
          <w:sz w:val="22"/>
        </w:rPr>
        <w:t>10318</w:t>
      </w:r>
      <w:r w:rsidR="00DA313D" w:rsidRPr="00DA313D">
        <w:rPr>
          <w:color w:val="000000" w:themeColor="text1"/>
          <w:sz w:val="22"/>
        </w:rPr>
        <w:t>4</w:t>
      </w:r>
      <w:r w:rsidR="003F587E">
        <w:rPr>
          <w:color w:val="000000" w:themeColor="text1"/>
          <w:sz w:val="22"/>
        </w:rPr>
        <w:t>,</w:t>
      </w:r>
      <w:r w:rsidR="005E3877" w:rsidRPr="00DA313D">
        <w:rPr>
          <w:color w:val="000000" w:themeColor="text1"/>
          <w:sz w:val="22"/>
        </w:rPr>
        <w:t xml:space="preserve"> </w:t>
      </w:r>
      <w:r w:rsidR="00DA313D" w:rsidRPr="00DA313D">
        <w:rPr>
          <w:color w:val="000000" w:themeColor="text1"/>
          <w:sz w:val="22"/>
        </w:rPr>
        <w:t>Way forward on the introduction of 25, 30</w:t>
      </w:r>
      <w:bookmarkStart w:id="5" w:name="_GoBack"/>
      <w:bookmarkEnd w:id="5"/>
      <w:r w:rsidR="00DA313D" w:rsidRPr="00DA313D">
        <w:rPr>
          <w:color w:val="000000" w:themeColor="text1"/>
          <w:sz w:val="22"/>
        </w:rPr>
        <w:t xml:space="preserve"> and 40MHz in band n2</w:t>
      </w:r>
      <w:r w:rsidR="005E3877" w:rsidRPr="00DA313D">
        <w:rPr>
          <w:color w:val="000000" w:themeColor="text1"/>
          <w:sz w:val="22"/>
        </w:rPr>
        <w:t xml:space="preserve">, </w:t>
      </w:r>
      <w:r w:rsidR="00B00127" w:rsidRPr="00DA313D">
        <w:rPr>
          <w:color w:val="000000" w:themeColor="text1"/>
          <w:sz w:val="22"/>
        </w:rPr>
        <w:t>AT&amp;T</w:t>
      </w:r>
    </w:p>
    <w:p w14:paraId="1FA599FE" w14:textId="77777777" w:rsidR="002F1914" w:rsidRPr="00DA313D" w:rsidRDefault="002F1914" w:rsidP="002F1914">
      <w:pPr>
        <w:jc w:val="both"/>
        <w:rPr>
          <w:rFonts w:eastAsia="SimSun"/>
          <w:color w:val="000000" w:themeColor="text1"/>
          <w:lang w:eastAsia="zh-CN"/>
        </w:rPr>
      </w:pPr>
    </w:p>
    <w:sectPr w:rsidR="002F1914" w:rsidRPr="00DA313D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47FD2" w14:textId="77777777" w:rsidR="005E26EF" w:rsidRDefault="005E26EF">
      <w:r>
        <w:separator/>
      </w:r>
    </w:p>
  </w:endnote>
  <w:endnote w:type="continuationSeparator" w:id="0">
    <w:p w14:paraId="26E6D5BC" w14:textId="77777777" w:rsidR="005E26EF" w:rsidRDefault="005E2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56FCB" w14:textId="77777777" w:rsidR="00AF4FB2" w:rsidRDefault="00AF4FB2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C0DD6" w14:textId="77777777" w:rsidR="005E26EF" w:rsidRDefault="005E26EF">
      <w:r>
        <w:separator/>
      </w:r>
    </w:p>
  </w:footnote>
  <w:footnote w:type="continuationSeparator" w:id="0">
    <w:p w14:paraId="17E6A202" w14:textId="77777777" w:rsidR="005E26EF" w:rsidRDefault="005E26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1787C"/>
    <w:multiLevelType w:val="hybridMultilevel"/>
    <w:tmpl w:val="BB9CDE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493A5F"/>
    <w:multiLevelType w:val="hybridMultilevel"/>
    <w:tmpl w:val="39C23B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9925D3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0C392985"/>
    <w:multiLevelType w:val="hybridMultilevel"/>
    <w:tmpl w:val="3E2A3870"/>
    <w:lvl w:ilvl="0" w:tplc="999EDA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88D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27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CC20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0AE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F4A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6D4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A6D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230BD"/>
    <w:multiLevelType w:val="hybridMultilevel"/>
    <w:tmpl w:val="E592CA6C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67C15"/>
    <w:multiLevelType w:val="hybridMultilevel"/>
    <w:tmpl w:val="2F567712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AB94DD14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5727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 w15:restartNumberingAfterBreak="0">
    <w:nsid w:val="434F7071"/>
    <w:multiLevelType w:val="hybridMultilevel"/>
    <w:tmpl w:val="41E0B5CA"/>
    <w:lvl w:ilvl="0" w:tplc="4C5E18CE">
      <w:start w:val="28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4C5E18CE">
      <w:start w:val="28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832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578E3AD8"/>
    <w:multiLevelType w:val="hybridMultilevel"/>
    <w:tmpl w:val="73089390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2DD05B8"/>
    <w:multiLevelType w:val="hybridMultilevel"/>
    <w:tmpl w:val="07FEDAA2"/>
    <w:lvl w:ilvl="0" w:tplc="D9623C8A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5B52DA8"/>
    <w:multiLevelType w:val="hybridMultilevel"/>
    <w:tmpl w:val="6598FA04"/>
    <w:lvl w:ilvl="0" w:tplc="F97C9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AC8B2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9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F89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A29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F44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C2E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EAB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4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8355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1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B670291"/>
    <w:multiLevelType w:val="hybridMultilevel"/>
    <w:tmpl w:val="4C585C74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9"/>
  </w:num>
  <w:num w:numId="3">
    <w:abstractNumId w:val="14"/>
  </w:num>
  <w:num w:numId="4">
    <w:abstractNumId w:val="17"/>
  </w:num>
  <w:num w:numId="5">
    <w:abstractNumId w:val="36"/>
  </w:num>
  <w:num w:numId="6">
    <w:abstractNumId w:val="10"/>
  </w:num>
  <w:num w:numId="7">
    <w:abstractNumId w:val="6"/>
  </w:num>
  <w:num w:numId="8">
    <w:abstractNumId w:val="21"/>
  </w:num>
  <w:num w:numId="9">
    <w:abstractNumId w:val="13"/>
  </w:num>
  <w:num w:numId="10">
    <w:abstractNumId w:val="34"/>
  </w:num>
  <w:num w:numId="11">
    <w:abstractNumId w:val="37"/>
  </w:num>
  <w:num w:numId="12">
    <w:abstractNumId w:val="25"/>
  </w:num>
  <w:num w:numId="13">
    <w:abstractNumId w:val="39"/>
  </w:num>
  <w:num w:numId="14">
    <w:abstractNumId w:val="15"/>
  </w:num>
  <w:num w:numId="15">
    <w:abstractNumId w:val="33"/>
  </w:num>
  <w:num w:numId="16">
    <w:abstractNumId w:val="29"/>
  </w:num>
  <w:num w:numId="17">
    <w:abstractNumId w:val="11"/>
  </w:num>
  <w:num w:numId="18">
    <w:abstractNumId w:val="8"/>
  </w:num>
  <w:num w:numId="19">
    <w:abstractNumId w:val="32"/>
  </w:num>
  <w:num w:numId="20">
    <w:abstractNumId w:val="18"/>
  </w:num>
  <w:num w:numId="21">
    <w:abstractNumId w:val="28"/>
  </w:num>
  <w:num w:numId="22">
    <w:abstractNumId w:val="20"/>
  </w:num>
  <w:num w:numId="23">
    <w:abstractNumId w:val="19"/>
  </w:num>
  <w:num w:numId="24">
    <w:abstractNumId w:val="31"/>
  </w:num>
  <w:num w:numId="25">
    <w:abstractNumId w:val="22"/>
  </w:num>
  <w:num w:numId="26">
    <w:abstractNumId w:val="4"/>
  </w:num>
  <w:num w:numId="27">
    <w:abstractNumId w:val="27"/>
  </w:num>
  <w:num w:numId="28">
    <w:abstractNumId w:val="5"/>
  </w:num>
  <w:num w:numId="29">
    <w:abstractNumId w:val="7"/>
  </w:num>
  <w:num w:numId="30">
    <w:abstractNumId w:val="0"/>
  </w:num>
  <w:num w:numId="31">
    <w:abstractNumId w:val="38"/>
  </w:num>
  <w:num w:numId="32">
    <w:abstractNumId w:val="24"/>
  </w:num>
  <w:num w:numId="33">
    <w:abstractNumId w:val="3"/>
  </w:num>
  <w:num w:numId="34">
    <w:abstractNumId w:val="16"/>
  </w:num>
  <w:num w:numId="35">
    <w:abstractNumId w:val="9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26"/>
  </w:num>
  <w:num w:numId="38">
    <w:abstractNumId w:val="23"/>
  </w:num>
  <w:num w:numId="39">
    <w:abstractNumId w:val="2"/>
  </w:num>
  <w:num w:numId="40">
    <w:abstractNumId w:val="12"/>
  </w:num>
  <w:num w:numId="41">
    <w:abstractNumId w:val="30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2C4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1AF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57325"/>
    <w:rsid w:val="00062143"/>
    <w:rsid w:val="000633D5"/>
    <w:rsid w:val="00063B92"/>
    <w:rsid w:val="0006423A"/>
    <w:rsid w:val="000648C7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70320"/>
    <w:rsid w:val="000707F9"/>
    <w:rsid w:val="00070E01"/>
    <w:rsid w:val="000710F4"/>
    <w:rsid w:val="00071DB0"/>
    <w:rsid w:val="00071FF8"/>
    <w:rsid w:val="000723F1"/>
    <w:rsid w:val="00072FAF"/>
    <w:rsid w:val="00073D2A"/>
    <w:rsid w:val="000761DE"/>
    <w:rsid w:val="000765F3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0EC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4B3"/>
    <w:rsid w:val="000B1F1E"/>
    <w:rsid w:val="000B31F4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A69"/>
    <w:rsid w:val="00125DBD"/>
    <w:rsid w:val="00125FC0"/>
    <w:rsid w:val="0012618D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3756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924"/>
    <w:rsid w:val="00146015"/>
    <w:rsid w:val="001460BE"/>
    <w:rsid w:val="001462C7"/>
    <w:rsid w:val="00151161"/>
    <w:rsid w:val="0015196F"/>
    <w:rsid w:val="00151A13"/>
    <w:rsid w:val="00152BC7"/>
    <w:rsid w:val="001544AE"/>
    <w:rsid w:val="00154C20"/>
    <w:rsid w:val="00156FA1"/>
    <w:rsid w:val="0015714C"/>
    <w:rsid w:val="0015758A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61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FD"/>
    <w:rsid w:val="001713BB"/>
    <w:rsid w:val="00171D17"/>
    <w:rsid w:val="0017246C"/>
    <w:rsid w:val="00172DD2"/>
    <w:rsid w:val="00173B5D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41B0"/>
    <w:rsid w:val="0018686E"/>
    <w:rsid w:val="0018689E"/>
    <w:rsid w:val="00186918"/>
    <w:rsid w:val="00186EF3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50A9"/>
    <w:rsid w:val="001A52F1"/>
    <w:rsid w:val="001A570A"/>
    <w:rsid w:val="001A5951"/>
    <w:rsid w:val="001A5FAC"/>
    <w:rsid w:val="001A62FE"/>
    <w:rsid w:val="001A6426"/>
    <w:rsid w:val="001A652B"/>
    <w:rsid w:val="001A689D"/>
    <w:rsid w:val="001B044D"/>
    <w:rsid w:val="001B15B6"/>
    <w:rsid w:val="001B1D3C"/>
    <w:rsid w:val="001B2D04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B79FA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71A9"/>
    <w:rsid w:val="001E74A4"/>
    <w:rsid w:val="001E753A"/>
    <w:rsid w:val="001E7E54"/>
    <w:rsid w:val="001F00E3"/>
    <w:rsid w:val="001F08E7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62B"/>
    <w:rsid w:val="001F3909"/>
    <w:rsid w:val="001F39C3"/>
    <w:rsid w:val="001F5512"/>
    <w:rsid w:val="001F574D"/>
    <w:rsid w:val="001F5FDC"/>
    <w:rsid w:val="001F626C"/>
    <w:rsid w:val="001F6F34"/>
    <w:rsid w:val="001F71E4"/>
    <w:rsid w:val="001F7C4D"/>
    <w:rsid w:val="002004D3"/>
    <w:rsid w:val="002006E3"/>
    <w:rsid w:val="00201225"/>
    <w:rsid w:val="00201EF8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3D02"/>
    <w:rsid w:val="00214342"/>
    <w:rsid w:val="00214973"/>
    <w:rsid w:val="002151E7"/>
    <w:rsid w:val="00215964"/>
    <w:rsid w:val="00215988"/>
    <w:rsid w:val="00215EED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34E"/>
    <w:rsid w:val="002245D6"/>
    <w:rsid w:val="002246B0"/>
    <w:rsid w:val="0022506C"/>
    <w:rsid w:val="0022536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3593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440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096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6AA0"/>
    <w:rsid w:val="002B0DC4"/>
    <w:rsid w:val="002B1F8F"/>
    <w:rsid w:val="002B2455"/>
    <w:rsid w:val="002B3E26"/>
    <w:rsid w:val="002B45AA"/>
    <w:rsid w:val="002B5B27"/>
    <w:rsid w:val="002B6BCD"/>
    <w:rsid w:val="002B7B57"/>
    <w:rsid w:val="002C01E3"/>
    <w:rsid w:val="002C1337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6E0D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0C0F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4C7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6786"/>
    <w:rsid w:val="00306A71"/>
    <w:rsid w:val="00306F73"/>
    <w:rsid w:val="00307585"/>
    <w:rsid w:val="00307748"/>
    <w:rsid w:val="00307D9F"/>
    <w:rsid w:val="00310844"/>
    <w:rsid w:val="00310A1E"/>
    <w:rsid w:val="00311578"/>
    <w:rsid w:val="00312591"/>
    <w:rsid w:val="00312DF7"/>
    <w:rsid w:val="0031507F"/>
    <w:rsid w:val="00315554"/>
    <w:rsid w:val="003157EA"/>
    <w:rsid w:val="00316E2C"/>
    <w:rsid w:val="003178A5"/>
    <w:rsid w:val="00320709"/>
    <w:rsid w:val="00320B8D"/>
    <w:rsid w:val="00320F1F"/>
    <w:rsid w:val="00321B37"/>
    <w:rsid w:val="00321B6C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3625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7D"/>
    <w:rsid w:val="00340EBF"/>
    <w:rsid w:val="0034174E"/>
    <w:rsid w:val="00342DA7"/>
    <w:rsid w:val="003442B0"/>
    <w:rsid w:val="003450B6"/>
    <w:rsid w:val="00345E5B"/>
    <w:rsid w:val="00345FF2"/>
    <w:rsid w:val="0034618E"/>
    <w:rsid w:val="003464A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CA3"/>
    <w:rsid w:val="00373EA6"/>
    <w:rsid w:val="00374A4E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6F2"/>
    <w:rsid w:val="003B7022"/>
    <w:rsid w:val="003B7116"/>
    <w:rsid w:val="003B7D4B"/>
    <w:rsid w:val="003C0DDE"/>
    <w:rsid w:val="003C2545"/>
    <w:rsid w:val="003C312F"/>
    <w:rsid w:val="003C3A38"/>
    <w:rsid w:val="003C5C76"/>
    <w:rsid w:val="003C6879"/>
    <w:rsid w:val="003C6A16"/>
    <w:rsid w:val="003C6E8A"/>
    <w:rsid w:val="003C7437"/>
    <w:rsid w:val="003D072B"/>
    <w:rsid w:val="003D0774"/>
    <w:rsid w:val="003D0862"/>
    <w:rsid w:val="003D1AD3"/>
    <w:rsid w:val="003D22F7"/>
    <w:rsid w:val="003D25F7"/>
    <w:rsid w:val="003D29B9"/>
    <w:rsid w:val="003D37D2"/>
    <w:rsid w:val="003D387B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587E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24E7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A7D"/>
    <w:rsid w:val="00442DA2"/>
    <w:rsid w:val="00442FA8"/>
    <w:rsid w:val="004431B5"/>
    <w:rsid w:val="004433A0"/>
    <w:rsid w:val="004442A4"/>
    <w:rsid w:val="00444DA8"/>
    <w:rsid w:val="004453CF"/>
    <w:rsid w:val="00445828"/>
    <w:rsid w:val="00445B93"/>
    <w:rsid w:val="00445CEA"/>
    <w:rsid w:val="004468C9"/>
    <w:rsid w:val="004508E8"/>
    <w:rsid w:val="00450ABD"/>
    <w:rsid w:val="00450C8E"/>
    <w:rsid w:val="004518E0"/>
    <w:rsid w:val="00452487"/>
    <w:rsid w:val="0045270B"/>
    <w:rsid w:val="00452BB4"/>
    <w:rsid w:val="00453086"/>
    <w:rsid w:val="00453FB1"/>
    <w:rsid w:val="004549EC"/>
    <w:rsid w:val="00454D5C"/>
    <w:rsid w:val="00457955"/>
    <w:rsid w:val="00457FF1"/>
    <w:rsid w:val="00461690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67F9C"/>
    <w:rsid w:val="00471190"/>
    <w:rsid w:val="004711EF"/>
    <w:rsid w:val="00472760"/>
    <w:rsid w:val="00473001"/>
    <w:rsid w:val="00473A29"/>
    <w:rsid w:val="0047518D"/>
    <w:rsid w:val="0047795F"/>
    <w:rsid w:val="004819D9"/>
    <w:rsid w:val="004835A3"/>
    <w:rsid w:val="00484FBF"/>
    <w:rsid w:val="00485C7E"/>
    <w:rsid w:val="00485F39"/>
    <w:rsid w:val="00486982"/>
    <w:rsid w:val="004870D7"/>
    <w:rsid w:val="004879E3"/>
    <w:rsid w:val="00490145"/>
    <w:rsid w:val="00490287"/>
    <w:rsid w:val="00490FAB"/>
    <w:rsid w:val="0049171C"/>
    <w:rsid w:val="00492B50"/>
    <w:rsid w:val="00494FA2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3593"/>
    <w:rsid w:val="004B3B23"/>
    <w:rsid w:val="004B425D"/>
    <w:rsid w:val="004B4677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372D"/>
    <w:rsid w:val="004D3ADB"/>
    <w:rsid w:val="004D3C23"/>
    <w:rsid w:val="004D40F2"/>
    <w:rsid w:val="004D41F8"/>
    <w:rsid w:val="004D4538"/>
    <w:rsid w:val="004D4A9F"/>
    <w:rsid w:val="004D4FB6"/>
    <w:rsid w:val="004D5462"/>
    <w:rsid w:val="004D572F"/>
    <w:rsid w:val="004D6FCD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3A4E"/>
    <w:rsid w:val="004F558A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1628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6AF"/>
    <w:rsid w:val="00583DC6"/>
    <w:rsid w:val="0058454D"/>
    <w:rsid w:val="0058472A"/>
    <w:rsid w:val="0058532E"/>
    <w:rsid w:val="005854E4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128E"/>
    <w:rsid w:val="005A16B1"/>
    <w:rsid w:val="005A1B4F"/>
    <w:rsid w:val="005A218D"/>
    <w:rsid w:val="005A2454"/>
    <w:rsid w:val="005A2A9B"/>
    <w:rsid w:val="005A2E39"/>
    <w:rsid w:val="005A3CCD"/>
    <w:rsid w:val="005A5060"/>
    <w:rsid w:val="005A533C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3F3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26EF"/>
    <w:rsid w:val="005E3877"/>
    <w:rsid w:val="005E4410"/>
    <w:rsid w:val="005E4829"/>
    <w:rsid w:val="005E48C1"/>
    <w:rsid w:val="005E58F7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4B57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4F31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1D20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720"/>
    <w:rsid w:val="00632E8A"/>
    <w:rsid w:val="00633CB5"/>
    <w:rsid w:val="00634B66"/>
    <w:rsid w:val="00635498"/>
    <w:rsid w:val="00635567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D9C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537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C7143"/>
    <w:rsid w:val="006D0DAB"/>
    <w:rsid w:val="006D1AB2"/>
    <w:rsid w:val="006D239C"/>
    <w:rsid w:val="006D25C7"/>
    <w:rsid w:val="006D31C3"/>
    <w:rsid w:val="006D408E"/>
    <w:rsid w:val="006D69F9"/>
    <w:rsid w:val="006D7219"/>
    <w:rsid w:val="006E02FC"/>
    <w:rsid w:val="006E0CC1"/>
    <w:rsid w:val="006E0CCB"/>
    <w:rsid w:val="006E123D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480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4CA7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366F"/>
    <w:rsid w:val="007437AE"/>
    <w:rsid w:val="00743B6B"/>
    <w:rsid w:val="00743EF3"/>
    <w:rsid w:val="0074406F"/>
    <w:rsid w:val="007444F7"/>
    <w:rsid w:val="0074451B"/>
    <w:rsid w:val="00744E19"/>
    <w:rsid w:val="0074528F"/>
    <w:rsid w:val="0074553D"/>
    <w:rsid w:val="0074615B"/>
    <w:rsid w:val="007467FC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BC5"/>
    <w:rsid w:val="00754F02"/>
    <w:rsid w:val="00754FA9"/>
    <w:rsid w:val="00755668"/>
    <w:rsid w:val="0075603F"/>
    <w:rsid w:val="00756E3A"/>
    <w:rsid w:val="0075792E"/>
    <w:rsid w:val="007605E9"/>
    <w:rsid w:val="007619AD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37E"/>
    <w:rsid w:val="00780278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D15"/>
    <w:rsid w:val="00797E04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3F0C"/>
    <w:rsid w:val="007C4526"/>
    <w:rsid w:val="007C53D3"/>
    <w:rsid w:val="007C5C32"/>
    <w:rsid w:val="007C5CF0"/>
    <w:rsid w:val="007C6023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C62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2FEE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615B9"/>
    <w:rsid w:val="008625CC"/>
    <w:rsid w:val="00862B09"/>
    <w:rsid w:val="00863426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583B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29B"/>
    <w:rsid w:val="008C7CC9"/>
    <w:rsid w:val="008C7D8A"/>
    <w:rsid w:val="008D0F24"/>
    <w:rsid w:val="008D169B"/>
    <w:rsid w:val="008D2628"/>
    <w:rsid w:val="008D436F"/>
    <w:rsid w:val="008D4FDA"/>
    <w:rsid w:val="008D6B5B"/>
    <w:rsid w:val="008D6BE5"/>
    <w:rsid w:val="008D7410"/>
    <w:rsid w:val="008E01A1"/>
    <w:rsid w:val="008E01E5"/>
    <w:rsid w:val="008E07B3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1AD"/>
    <w:rsid w:val="00904B78"/>
    <w:rsid w:val="009051EF"/>
    <w:rsid w:val="009055DC"/>
    <w:rsid w:val="00906E43"/>
    <w:rsid w:val="00907525"/>
    <w:rsid w:val="00910207"/>
    <w:rsid w:val="009109BC"/>
    <w:rsid w:val="009112E8"/>
    <w:rsid w:val="00911A11"/>
    <w:rsid w:val="00911ECC"/>
    <w:rsid w:val="00912326"/>
    <w:rsid w:val="00912472"/>
    <w:rsid w:val="009124A4"/>
    <w:rsid w:val="0091369A"/>
    <w:rsid w:val="00913BC7"/>
    <w:rsid w:val="009142E9"/>
    <w:rsid w:val="009145CC"/>
    <w:rsid w:val="00914C74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449B"/>
    <w:rsid w:val="00924EFA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704F"/>
    <w:rsid w:val="00950ACA"/>
    <w:rsid w:val="00950D30"/>
    <w:rsid w:val="009511A1"/>
    <w:rsid w:val="00951EBD"/>
    <w:rsid w:val="00952034"/>
    <w:rsid w:val="0095234C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4092"/>
    <w:rsid w:val="009742C0"/>
    <w:rsid w:val="0097449C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471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9E3"/>
    <w:rsid w:val="009F6D75"/>
    <w:rsid w:val="009F71DE"/>
    <w:rsid w:val="009F77F9"/>
    <w:rsid w:val="009F795D"/>
    <w:rsid w:val="009F7D30"/>
    <w:rsid w:val="009F7D42"/>
    <w:rsid w:val="00A00133"/>
    <w:rsid w:val="00A00639"/>
    <w:rsid w:val="00A00800"/>
    <w:rsid w:val="00A00B3D"/>
    <w:rsid w:val="00A01457"/>
    <w:rsid w:val="00A017F2"/>
    <w:rsid w:val="00A02434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17DE6"/>
    <w:rsid w:val="00A20760"/>
    <w:rsid w:val="00A215E8"/>
    <w:rsid w:val="00A217FC"/>
    <w:rsid w:val="00A22A97"/>
    <w:rsid w:val="00A235F9"/>
    <w:rsid w:val="00A23D43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1A3"/>
    <w:rsid w:val="00A672CF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CEE"/>
    <w:rsid w:val="00A81A25"/>
    <w:rsid w:val="00A81AAF"/>
    <w:rsid w:val="00A81C23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6B5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249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452E"/>
    <w:rsid w:val="00AC588E"/>
    <w:rsid w:val="00AC6016"/>
    <w:rsid w:val="00AC6756"/>
    <w:rsid w:val="00AC724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583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1B1"/>
    <w:rsid w:val="00AF2215"/>
    <w:rsid w:val="00AF335C"/>
    <w:rsid w:val="00AF3579"/>
    <w:rsid w:val="00AF4991"/>
    <w:rsid w:val="00AF4FB2"/>
    <w:rsid w:val="00AF4FB6"/>
    <w:rsid w:val="00AF57D6"/>
    <w:rsid w:val="00AF5B11"/>
    <w:rsid w:val="00AF5DAA"/>
    <w:rsid w:val="00B00127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69D6"/>
    <w:rsid w:val="00B07493"/>
    <w:rsid w:val="00B07565"/>
    <w:rsid w:val="00B100C4"/>
    <w:rsid w:val="00B10A3C"/>
    <w:rsid w:val="00B10B65"/>
    <w:rsid w:val="00B10F62"/>
    <w:rsid w:val="00B13ADB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7F4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214B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CFE"/>
    <w:rsid w:val="00B65F77"/>
    <w:rsid w:val="00B660FB"/>
    <w:rsid w:val="00B663F5"/>
    <w:rsid w:val="00B666BC"/>
    <w:rsid w:val="00B7016C"/>
    <w:rsid w:val="00B70903"/>
    <w:rsid w:val="00B72507"/>
    <w:rsid w:val="00B72EDE"/>
    <w:rsid w:val="00B73EEC"/>
    <w:rsid w:val="00B746B6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0503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4B2A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DCD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5C"/>
    <w:rsid w:val="00C365A5"/>
    <w:rsid w:val="00C36E28"/>
    <w:rsid w:val="00C379A7"/>
    <w:rsid w:val="00C401EC"/>
    <w:rsid w:val="00C418EF"/>
    <w:rsid w:val="00C41C0B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FB4"/>
    <w:rsid w:val="00C634B9"/>
    <w:rsid w:val="00C63AE3"/>
    <w:rsid w:val="00C63CB6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4B96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03FF"/>
    <w:rsid w:val="00C912E2"/>
    <w:rsid w:val="00C91547"/>
    <w:rsid w:val="00C918DD"/>
    <w:rsid w:val="00C91DB5"/>
    <w:rsid w:val="00C94BF2"/>
    <w:rsid w:val="00C9533C"/>
    <w:rsid w:val="00C9779D"/>
    <w:rsid w:val="00CA016D"/>
    <w:rsid w:val="00CA0ABE"/>
    <w:rsid w:val="00CA1215"/>
    <w:rsid w:val="00CA1A4B"/>
    <w:rsid w:val="00CA2C40"/>
    <w:rsid w:val="00CA2C91"/>
    <w:rsid w:val="00CA2CDD"/>
    <w:rsid w:val="00CA2EC3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1C1F"/>
    <w:rsid w:val="00CB2685"/>
    <w:rsid w:val="00CB311F"/>
    <w:rsid w:val="00CB3F83"/>
    <w:rsid w:val="00CB4769"/>
    <w:rsid w:val="00CB5115"/>
    <w:rsid w:val="00CB5177"/>
    <w:rsid w:val="00CB5777"/>
    <w:rsid w:val="00CB6710"/>
    <w:rsid w:val="00CB702A"/>
    <w:rsid w:val="00CB7D59"/>
    <w:rsid w:val="00CB7E88"/>
    <w:rsid w:val="00CC02EE"/>
    <w:rsid w:val="00CC1754"/>
    <w:rsid w:val="00CC1B2D"/>
    <w:rsid w:val="00CC1F35"/>
    <w:rsid w:val="00CC245A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608"/>
    <w:rsid w:val="00CF681C"/>
    <w:rsid w:val="00CF692C"/>
    <w:rsid w:val="00CF72B8"/>
    <w:rsid w:val="00CF7DD7"/>
    <w:rsid w:val="00D00CC5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881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866"/>
    <w:rsid w:val="00D13906"/>
    <w:rsid w:val="00D13F51"/>
    <w:rsid w:val="00D148FF"/>
    <w:rsid w:val="00D154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61CD"/>
    <w:rsid w:val="00D46F0A"/>
    <w:rsid w:val="00D472EA"/>
    <w:rsid w:val="00D5083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1C0"/>
    <w:rsid w:val="00D8131C"/>
    <w:rsid w:val="00D819A9"/>
    <w:rsid w:val="00D81C16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13D"/>
    <w:rsid w:val="00DA3646"/>
    <w:rsid w:val="00DA3D2A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1F3C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24D9"/>
    <w:rsid w:val="00DC2762"/>
    <w:rsid w:val="00DC3B67"/>
    <w:rsid w:val="00DC3E10"/>
    <w:rsid w:val="00DC4256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82"/>
    <w:rsid w:val="00DF1DCA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04E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12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1D22"/>
    <w:rsid w:val="00E5200D"/>
    <w:rsid w:val="00E52293"/>
    <w:rsid w:val="00E527AA"/>
    <w:rsid w:val="00E532A6"/>
    <w:rsid w:val="00E5454B"/>
    <w:rsid w:val="00E54643"/>
    <w:rsid w:val="00E5550E"/>
    <w:rsid w:val="00E55B05"/>
    <w:rsid w:val="00E55C34"/>
    <w:rsid w:val="00E56B62"/>
    <w:rsid w:val="00E56E55"/>
    <w:rsid w:val="00E5726F"/>
    <w:rsid w:val="00E57BC5"/>
    <w:rsid w:val="00E6084B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111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52B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D1544"/>
    <w:rsid w:val="00ED1993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7BF"/>
    <w:rsid w:val="00EE716D"/>
    <w:rsid w:val="00EE7666"/>
    <w:rsid w:val="00EE7DC6"/>
    <w:rsid w:val="00EF0454"/>
    <w:rsid w:val="00EF33D3"/>
    <w:rsid w:val="00EF40D6"/>
    <w:rsid w:val="00EF45A5"/>
    <w:rsid w:val="00EF4731"/>
    <w:rsid w:val="00EF52A7"/>
    <w:rsid w:val="00EF5644"/>
    <w:rsid w:val="00EF6C90"/>
    <w:rsid w:val="00EF6D78"/>
    <w:rsid w:val="00EF6E7D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1D7A"/>
    <w:rsid w:val="00F1227B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4C"/>
    <w:rsid w:val="00F23E7F"/>
    <w:rsid w:val="00F26B4E"/>
    <w:rsid w:val="00F3100B"/>
    <w:rsid w:val="00F3148E"/>
    <w:rsid w:val="00F31D3C"/>
    <w:rsid w:val="00F32D9E"/>
    <w:rsid w:val="00F33320"/>
    <w:rsid w:val="00F3400E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B82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35D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679A"/>
    <w:rsid w:val="00FA7E4E"/>
    <w:rsid w:val="00FB05A4"/>
    <w:rsid w:val="00FB066E"/>
    <w:rsid w:val="00FB0E0B"/>
    <w:rsid w:val="00FB1E83"/>
    <w:rsid w:val="00FB2358"/>
    <w:rsid w:val="00FB329E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1E9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EE0"/>
    <w:rsid w:val="00FE163B"/>
    <w:rsid w:val="00FE22EE"/>
    <w:rsid w:val="00FE25A2"/>
    <w:rsid w:val="00FE3F17"/>
    <w:rsid w:val="00FE4A80"/>
    <w:rsid w:val="00FE59F1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1">
    <w:name w:val="Normal"/>
    <w:qFormat/>
    <w:rsid w:val="003178A5"/>
    <w:rPr>
      <w:rFonts w:eastAsia="Times New Roman"/>
      <w:sz w:val="24"/>
      <w:szCs w:val="24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0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0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link w:val="50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link w:val="60"/>
    <w:qFormat/>
    <w:rsid w:val="009B4262"/>
    <w:pPr>
      <w:outlineLvl w:val="5"/>
    </w:pPr>
  </w:style>
  <w:style w:type="paragraph" w:styleId="7">
    <w:name w:val="heading 7"/>
    <w:basedOn w:val="H6"/>
    <w:next w:val="a1"/>
    <w:link w:val="70"/>
    <w:qFormat/>
    <w:rsid w:val="009B4262"/>
    <w:pPr>
      <w:outlineLvl w:val="6"/>
    </w:pPr>
  </w:style>
  <w:style w:type="paragraph" w:styleId="8">
    <w:name w:val="heading 8"/>
    <w:basedOn w:val="1"/>
    <w:next w:val="a1"/>
    <w:link w:val="80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Char (文字),NMP Heading 1 (文字),H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20">
    <w:name w:val="見出し 2 (文字)"/>
    <w:aliases w:val="Char Cha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1">
    <w:name w:val="toc 9"/>
    <w:basedOn w:val="81"/>
    <w:uiPriority w:val="39"/>
    <w:rsid w:val="009B4262"/>
    <w:pPr>
      <w:ind w:left="1418" w:hanging="1418"/>
    </w:pPr>
  </w:style>
  <w:style w:type="paragraph" w:styleId="81">
    <w:name w:val="toc 8"/>
    <w:basedOn w:val="11"/>
    <w:uiPriority w:val="39"/>
    <w:rsid w:val="009B426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6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B4262"/>
    <w:pPr>
      <w:ind w:left="1701" w:hanging="1701"/>
    </w:pPr>
  </w:style>
  <w:style w:type="paragraph" w:styleId="41">
    <w:name w:val="toc 4"/>
    <w:basedOn w:val="31"/>
    <w:uiPriority w:val="39"/>
    <w:rsid w:val="009B4262"/>
    <w:pPr>
      <w:ind w:left="1418" w:hanging="1418"/>
    </w:pPr>
  </w:style>
  <w:style w:type="paragraph" w:styleId="31">
    <w:name w:val="toc 3"/>
    <w:basedOn w:val="21"/>
    <w:uiPriority w:val="39"/>
    <w:rsid w:val="009B4262"/>
    <w:pPr>
      <w:ind w:left="1134" w:hanging="1134"/>
    </w:pPr>
  </w:style>
  <w:style w:type="paragraph" w:styleId="21">
    <w:name w:val="toc 2"/>
    <w:basedOn w:val="11"/>
    <w:uiPriority w:val="39"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2">
    <w:name w:val="index 2"/>
    <w:basedOn w:val="12"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7">
    <w:name w:val="footer"/>
    <w:basedOn w:val="a5"/>
    <w:link w:val="a8"/>
    <w:rsid w:val="009B4262"/>
    <w:pPr>
      <w:jc w:val="center"/>
    </w:pPr>
    <w:rPr>
      <w:i/>
    </w:rPr>
  </w:style>
  <w:style w:type="character" w:styleId="a9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a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ab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ＭＳ 明朝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c"/>
    <w:rsid w:val="009B4262"/>
    <w:pPr>
      <w:ind w:left="851"/>
    </w:pPr>
  </w:style>
  <w:style w:type="paragraph" w:styleId="ac">
    <w:name w:val="List Number"/>
    <w:basedOn w:val="ad"/>
    <w:rsid w:val="009B4262"/>
  </w:style>
  <w:style w:type="paragraph" w:styleId="ad">
    <w:name w:val="List"/>
    <w:basedOn w:val="a1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1">
    <w:name w:val="toc 6"/>
    <w:basedOn w:val="51"/>
    <w:next w:val="a1"/>
    <w:uiPriority w:val="39"/>
    <w:rsid w:val="009B4262"/>
    <w:pPr>
      <w:ind w:left="1985" w:hanging="1985"/>
    </w:pPr>
  </w:style>
  <w:style w:type="paragraph" w:styleId="71">
    <w:name w:val="toc 7"/>
    <w:basedOn w:val="61"/>
    <w:next w:val="a1"/>
    <w:uiPriority w:val="39"/>
    <w:rsid w:val="009B4262"/>
    <w:pPr>
      <w:ind w:left="2268" w:hanging="2268"/>
    </w:pPr>
  </w:style>
  <w:style w:type="paragraph" w:styleId="24">
    <w:name w:val="List Bullet 2"/>
    <w:basedOn w:val="ae"/>
    <w:link w:val="25"/>
    <w:rsid w:val="009B4262"/>
    <w:pPr>
      <w:ind w:left="851"/>
    </w:pPr>
  </w:style>
  <w:style w:type="paragraph" w:styleId="ae">
    <w:name w:val="List Bullet"/>
    <w:basedOn w:val="ad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ＭＳ 明朝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2">
    <w:name w:val="List Bullet 3"/>
    <w:basedOn w:val="24"/>
    <w:rsid w:val="009B4262"/>
    <w:pPr>
      <w:ind w:left="1135"/>
    </w:pPr>
  </w:style>
  <w:style w:type="paragraph" w:styleId="26">
    <w:name w:val="List 2"/>
    <w:basedOn w:val="ad"/>
    <w:rsid w:val="009B4262"/>
    <w:pPr>
      <w:ind w:left="851"/>
    </w:pPr>
  </w:style>
  <w:style w:type="paragraph" w:styleId="33">
    <w:name w:val="List 3"/>
    <w:basedOn w:val="26"/>
    <w:rsid w:val="009B4262"/>
    <w:pPr>
      <w:ind w:left="1135"/>
    </w:pPr>
  </w:style>
  <w:style w:type="paragraph" w:styleId="42">
    <w:name w:val="List 4"/>
    <w:basedOn w:val="33"/>
    <w:rsid w:val="009B4262"/>
    <w:pPr>
      <w:ind w:left="1418"/>
    </w:pPr>
  </w:style>
  <w:style w:type="paragraph" w:styleId="52">
    <w:name w:val="List 5"/>
    <w:basedOn w:val="42"/>
    <w:rsid w:val="009B4262"/>
    <w:pPr>
      <w:ind w:left="1702"/>
    </w:pPr>
  </w:style>
  <w:style w:type="paragraph" w:styleId="43">
    <w:name w:val="List Bullet 4"/>
    <w:basedOn w:val="32"/>
    <w:rsid w:val="009B4262"/>
    <w:pPr>
      <w:ind w:left="1418"/>
    </w:pPr>
  </w:style>
  <w:style w:type="paragraph" w:styleId="53">
    <w:name w:val="List Bullet 5"/>
    <w:basedOn w:val="43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f">
    <w:name w:val="index heading"/>
    <w:basedOn w:val="a1"/>
    <w:next w:val="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af0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af1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af2">
    <w:name w:val="Hyperlink"/>
    <w:uiPriority w:val="99"/>
    <w:rPr>
      <w:color w:val="0000FF"/>
      <w:u w:val="single"/>
    </w:rPr>
  </w:style>
  <w:style w:type="character" w:styleId="af3">
    <w:name w:val="FollowedHyperlink"/>
    <w:rPr>
      <w:color w:val="800080"/>
      <w:u w:val="single"/>
    </w:rPr>
  </w:style>
  <w:style w:type="paragraph" w:styleId="af4">
    <w:name w:val="Document Map"/>
    <w:basedOn w:val="a1"/>
    <w:link w:val="af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af6">
    <w:name w:val="Plain Text"/>
    <w:basedOn w:val="a1"/>
    <w:link w:val="a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af8">
    <w:name w:val="Body Text"/>
    <w:aliases w:val="bt,body indent,paragraph 2,body text, ändrad,AvtalBrödtext,ändrad,Bodytext,Compliance,Response,Body3"/>
    <w:basedOn w:val="a1"/>
    <w:link w:val="af9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en-GB"/>
    </w:rPr>
  </w:style>
  <w:style w:type="character" w:customStyle="1" w:styleId="af9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8"/>
    <w:uiPriority w:val="99"/>
    <w:rsid w:val="00F1227B"/>
    <w:rPr>
      <w:lang w:val="en-GB" w:eastAsia="en-GB"/>
    </w:rPr>
  </w:style>
  <w:style w:type="paragraph" w:styleId="afa">
    <w:name w:val="Body Text Indent"/>
    <w:basedOn w:val="a1"/>
    <w:link w:val="afb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afc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7">
    <w:name w:val="Body Text 2"/>
    <w:basedOn w:val="a1"/>
    <w:semiHidden/>
    <w:rPr>
      <w:i/>
    </w:rPr>
  </w:style>
  <w:style w:type="paragraph" w:styleId="34">
    <w:name w:val="Body Text Indent 3"/>
    <w:basedOn w:val="a1"/>
    <w:semiHidden/>
    <w:pPr>
      <w:ind w:left="1080"/>
    </w:pPr>
  </w:style>
  <w:style w:type="paragraph" w:styleId="afd">
    <w:name w:val="annotation text"/>
    <w:basedOn w:val="a1"/>
    <w:link w:val="afe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aff">
    <w:name w:val="page number"/>
    <w:basedOn w:val="a2"/>
  </w:style>
  <w:style w:type="paragraph" w:styleId="35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f0">
    <w:name w:val="Balloon Text"/>
    <w:basedOn w:val="a1"/>
    <w:link w:val="af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aff2">
    <w:name w:val="Table Grid"/>
    <w:basedOn w:val="a3"/>
    <w:uiPriority w:val="5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annotation reference"/>
    <w:rsid w:val="00373EA6"/>
    <w:rPr>
      <w:sz w:val="16"/>
      <w:szCs w:val="16"/>
    </w:rPr>
  </w:style>
  <w:style w:type="paragraph" w:styleId="aff4">
    <w:name w:val="annotation subject"/>
    <w:basedOn w:val="afd"/>
    <w:next w:val="afd"/>
    <w:link w:val="aff5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pPr>
      <w:spacing w:after="180"/>
    </w:pPr>
    <w:rPr>
      <w:rFonts w:eastAsia="ＭＳ 明朝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Batang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f6">
    <w:name w:val="样式 页眉"/>
    <w:basedOn w:val="a5"/>
    <w:link w:val="Char0"/>
    <w:rsid w:val="00572A4C"/>
    <w:rPr>
      <w:rFonts w:eastAsia="Arial"/>
      <w:bCs/>
      <w:sz w:val="22"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f6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aff7">
    <w:name w:val="List Paragraph"/>
    <w:basedOn w:val="a1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af1">
    <w:name w:val="図表番号 (文字)"/>
    <w:aliases w:val="cap (文字),cap1 (文字),cap2 (文字),cap11 (文字),Caption Char (文字),Légende-figure (文字),Légende-figure Char (文字),Beschrifubg (文字),Beschriftung Char (文字),label (文字),cap11 Char (文字),cap11 Char Char Char (文字),captions (文字),Beschriftung Char Char (文字)"/>
    <w:link w:val="af0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ab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a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ad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a1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26"/>
    <w:link w:val="B2Char"/>
    <w:qFormat/>
    <w:rsid w:val="0055211D"/>
    <w:rPr>
      <w:lang w:eastAsia="ko-KR"/>
    </w:rPr>
  </w:style>
  <w:style w:type="paragraph" w:customStyle="1" w:styleId="B30">
    <w:name w:val="B3"/>
    <w:basedOn w:val="33"/>
    <w:link w:val="B3Char2"/>
    <w:rsid w:val="0055211D"/>
    <w:rPr>
      <w:lang w:eastAsia="ko-KR"/>
    </w:rPr>
  </w:style>
  <w:style w:type="paragraph" w:customStyle="1" w:styleId="B4">
    <w:name w:val="B4"/>
    <w:basedOn w:val="42"/>
    <w:link w:val="B4Char"/>
    <w:rsid w:val="0055211D"/>
    <w:rPr>
      <w:lang w:eastAsia="ko-KR"/>
    </w:rPr>
  </w:style>
  <w:style w:type="paragraph" w:customStyle="1" w:styleId="B5">
    <w:name w:val="B5"/>
    <w:basedOn w:val="52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a1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55211D"/>
    <w:rPr>
      <w:rFonts w:ascii="Arial" w:eastAsia="Arial" w:hAnsi="Arial"/>
      <w:sz w:val="22"/>
      <w:lang w:val="en-GB" w:eastAsia="en-US"/>
    </w:rPr>
  </w:style>
  <w:style w:type="character" w:styleId="aff8">
    <w:name w:val="Subtle Reference"/>
    <w:uiPriority w:val="31"/>
    <w:qFormat/>
    <w:rsid w:val="0055211D"/>
    <w:rPr>
      <w:smallCaps/>
      <w:color w:val="5A5A5A"/>
    </w:rPr>
  </w:style>
  <w:style w:type="character" w:customStyle="1" w:styleId="aff1">
    <w:name w:val="吹き出し (文字)"/>
    <w:link w:val="aff0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e">
    <w:name w:val="コメント文字列 (文字)"/>
    <w:link w:val="afd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afa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afb">
    <w:name w:val="本文インデント (文字)"/>
    <w:link w:val="afa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af5">
    <w:name w:val="見出しマップ (文字)"/>
    <w:link w:val="af4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ff5">
    <w:name w:val="コメント内容 (文字)"/>
    <w:link w:val="aff4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a1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a1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a1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a1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a1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aff9">
    <w:name w:val="Revision"/>
    <w:hidden/>
    <w:uiPriority w:val="99"/>
    <w:semiHidden/>
    <w:rsid w:val="0055211D"/>
    <w:rPr>
      <w:rFonts w:eastAsia="SimSun"/>
      <w:lang w:val="en-GB"/>
    </w:rPr>
  </w:style>
  <w:style w:type="paragraph" w:styleId="affa">
    <w:name w:val="TOC Heading"/>
    <w:basedOn w:val="1"/>
    <w:next w:val="a1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55211D"/>
  </w:style>
  <w:style w:type="character" w:customStyle="1" w:styleId="60">
    <w:name w:val="見出し 6 (文字)"/>
    <w:aliases w:val="T1 (文字),Header 6 (文字)"/>
    <w:link w:val="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Web">
    <w:name w:val="Normal (Web)"/>
    <w:basedOn w:val="a1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4"/>
    <w:uiPriority w:val="99"/>
    <w:semiHidden/>
    <w:unhideWhenUsed/>
    <w:rsid w:val="0055211D"/>
  </w:style>
  <w:style w:type="numbering" w:customStyle="1" w:styleId="NoList3">
    <w:name w:val="No List3"/>
    <w:next w:val="a4"/>
    <w:uiPriority w:val="99"/>
    <w:semiHidden/>
    <w:unhideWhenUsed/>
    <w:rsid w:val="0055211D"/>
  </w:style>
  <w:style w:type="numbering" w:customStyle="1" w:styleId="NoList4">
    <w:name w:val="No List4"/>
    <w:next w:val="a4"/>
    <w:uiPriority w:val="99"/>
    <w:semiHidden/>
    <w:unhideWhenUsed/>
    <w:rsid w:val="0055211D"/>
  </w:style>
  <w:style w:type="table" w:customStyle="1" w:styleId="TableGrid1">
    <w:name w:val="Table Grid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フッター (文字)"/>
    <w:link w:val="a7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semiHidden/>
    <w:unhideWhenUsed/>
    <w:rsid w:val="0055211D"/>
  </w:style>
  <w:style w:type="character" w:customStyle="1" w:styleId="70">
    <w:name w:val="見出し 7 (文字)"/>
    <w:link w:val="7"/>
    <w:rsid w:val="0055211D"/>
    <w:rPr>
      <w:rFonts w:ascii="Arial" w:eastAsia="Arial" w:hAnsi="Arial"/>
      <w:lang w:val="en-GB" w:eastAsia="en-US"/>
    </w:rPr>
  </w:style>
  <w:style w:type="character" w:customStyle="1" w:styleId="80">
    <w:name w:val="見出し 8 (文字)"/>
    <w:link w:val="8"/>
    <w:rsid w:val="0055211D"/>
    <w:rPr>
      <w:rFonts w:ascii="Arial" w:eastAsia="Arial" w:hAnsi="Arial"/>
      <w:sz w:val="36"/>
      <w:lang w:val="en-GB" w:eastAsia="en-US"/>
    </w:rPr>
  </w:style>
  <w:style w:type="character" w:customStyle="1" w:styleId="90">
    <w:name w:val="見出し 9 (文字)"/>
    <w:link w:val="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55211D"/>
  </w:style>
  <w:style w:type="numbering" w:customStyle="1" w:styleId="NoList21">
    <w:name w:val="No List21"/>
    <w:next w:val="a4"/>
    <w:uiPriority w:val="99"/>
    <w:semiHidden/>
    <w:unhideWhenUsed/>
    <w:rsid w:val="0055211D"/>
  </w:style>
  <w:style w:type="numbering" w:customStyle="1" w:styleId="NoList31">
    <w:name w:val="No List31"/>
    <w:next w:val="a4"/>
    <w:uiPriority w:val="99"/>
    <w:semiHidden/>
    <w:unhideWhenUsed/>
    <w:rsid w:val="0055211D"/>
  </w:style>
  <w:style w:type="numbering" w:customStyle="1" w:styleId="NoList41">
    <w:name w:val="No List41"/>
    <w:next w:val="a4"/>
    <w:uiPriority w:val="99"/>
    <w:semiHidden/>
    <w:unhideWhenUsed/>
    <w:rsid w:val="0055211D"/>
  </w:style>
  <w:style w:type="table" w:customStyle="1" w:styleId="TableGrid11">
    <w:name w:val="Table Grid1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4"/>
    <w:semiHidden/>
    <w:unhideWhenUsed/>
    <w:rsid w:val="0055211D"/>
  </w:style>
  <w:style w:type="table" w:customStyle="1" w:styleId="TableGrid3">
    <w:name w:val="Table Grid3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a1"/>
    <w:rsid w:val="0055211D"/>
    <w:pPr>
      <w:keepLines/>
      <w:numPr>
        <w:ilvl w:val="1"/>
        <w:numId w:val="12"/>
      </w:numPr>
      <w:spacing w:after="180"/>
    </w:pPr>
    <w:rPr>
      <w:rFonts w:eastAsia="ＭＳ 明朝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28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a1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a1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a1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a1"/>
    <w:next w:val="a1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a1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a1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af7">
    <w:name w:val="書式なし (文字)"/>
    <w:link w:val="af6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a1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affc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a1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ext1">
    <w:name w:val="table text"/>
    <w:basedOn w:val="a1"/>
    <w:next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sz w:val="20"/>
      <w:szCs w:val="20"/>
      <w:lang w:val="en-GB" w:eastAsia="ja-JP"/>
    </w:rPr>
  </w:style>
  <w:style w:type="paragraph" w:styleId="54">
    <w:name w:val="List Number 5"/>
    <w:basedOn w:val="a1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36">
    <w:name w:val="List Number 3"/>
    <w:basedOn w:val="a1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44">
    <w:name w:val="List Number 4"/>
    <w:basedOn w:val="a1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ＭＳ 明朝"/>
      <w:sz w:val="20"/>
      <w:szCs w:val="20"/>
      <w:lang w:val="en-GB" w:eastAsia="ja-JP"/>
    </w:rPr>
  </w:style>
  <w:style w:type="table" w:customStyle="1" w:styleId="TableStyle1">
    <w:name w:val="Table Style1"/>
    <w:basedOn w:val="a3"/>
    <w:rsid w:val="0055211D"/>
    <w:tblPr/>
  </w:style>
  <w:style w:type="paragraph" w:customStyle="1" w:styleId="Bullet">
    <w:name w:val="Bullet"/>
    <w:basedOn w:val="a1"/>
    <w:rsid w:val="0055211D"/>
    <w:pPr>
      <w:tabs>
        <w:tab w:val="num" w:pos="926"/>
      </w:tabs>
      <w:spacing w:after="180"/>
      <w:ind w:left="926" w:hanging="360"/>
    </w:pPr>
    <w:rPr>
      <w:rFonts w:eastAsia="ＭＳ 明朝"/>
      <w:sz w:val="20"/>
      <w:szCs w:val="20"/>
      <w:lang w:val="en-GB" w:eastAsia="ja-JP"/>
    </w:rPr>
  </w:style>
  <w:style w:type="paragraph" w:customStyle="1" w:styleId="TOC91">
    <w:name w:val="TOC 91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1">
    <w:name w:val="Caption1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E">
    <w:name w:val="HE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O">
    <w:name w:val="HO"/>
    <w:basedOn w:val="a1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WP">
    <w:name w:val="WP"/>
    <w:basedOn w:val="a1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a7"/>
    <w:rsid w:val="0055211D"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Teststep">
    <w:name w:val="Test step"/>
    <w:basedOn w:val="a1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itle">
    <w:name w:val="TableTitle"/>
    <w:basedOn w:val="a1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">
    <w:name w:val="table"/>
    <w:basedOn w:val="a1"/>
    <w:next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Copyright">
    <w:name w:val="Copyright"/>
    <w:basedOn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ＭＳ 明朝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a1"/>
    <w:next w:val="a1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sz w:val="20"/>
      <w:szCs w:val="20"/>
      <w:lang w:eastAsia="ja-JP"/>
    </w:rPr>
  </w:style>
  <w:style w:type="paragraph" w:customStyle="1" w:styleId="Bullets">
    <w:name w:val="Bullets"/>
    <w:basedOn w:val="a1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sz w:val="20"/>
      <w:szCs w:val="20"/>
      <w:lang w:val="en-GB" w:eastAsia="de-DE"/>
    </w:rPr>
  </w:style>
  <w:style w:type="paragraph" w:customStyle="1" w:styleId="tal1">
    <w:name w:val="tal"/>
    <w:basedOn w:val="a1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rsid w:val="0055211D"/>
    <w:rPr>
      <w:rFonts w:eastAsia="Batang"/>
      <w:lang w:val="en-GB"/>
    </w:rPr>
  </w:style>
  <w:style w:type="paragraph" w:customStyle="1" w:styleId="13">
    <w:name w:val="修订1"/>
    <w:hidden/>
    <w:semiHidden/>
    <w:rsid w:val="0055211D"/>
    <w:rPr>
      <w:rFonts w:eastAsia="Batang"/>
      <w:lang w:val="en-GB"/>
    </w:rPr>
  </w:style>
  <w:style w:type="paragraph" w:styleId="affe">
    <w:name w:val="endnote text"/>
    <w:basedOn w:val="a1"/>
    <w:link w:val="afff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afff">
    <w:name w:val="文末脚注文字列 (文字)"/>
    <w:link w:val="affe"/>
    <w:rsid w:val="0055211D"/>
    <w:rPr>
      <w:rFonts w:eastAsia="Times New Roman"/>
      <w:lang w:val="en-GB" w:eastAsia="x-none"/>
    </w:rPr>
  </w:style>
  <w:style w:type="paragraph" w:customStyle="1" w:styleId="14">
    <w:name w:val="変更箇所1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a1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afff0">
    <w:name w:val="Note Heading"/>
    <w:basedOn w:val="a1"/>
    <w:next w:val="a1"/>
    <w:link w:val="afff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x-none"/>
    </w:rPr>
  </w:style>
  <w:style w:type="character" w:customStyle="1" w:styleId="afff1">
    <w:name w:val="記 (文字)"/>
    <w:link w:val="afff0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25">
    <w:name w:val="箇条書き 2 (文字)"/>
    <w:link w:val="24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4"/>
    <w:semiHidden/>
    <w:unhideWhenUsed/>
    <w:rsid w:val="0055211D"/>
  </w:style>
  <w:style w:type="numbering" w:customStyle="1" w:styleId="NoList8">
    <w:name w:val="No List8"/>
    <w:next w:val="a4"/>
    <w:uiPriority w:val="99"/>
    <w:semiHidden/>
    <w:unhideWhenUsed/>
    <w:rsid w:val="0055211D"/>
  </w:style>
  <w:style w:type="character" w:styleId="afff2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2">
    <w:name w:val="Caption2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OC93">
    <w:name w:val="TOC 93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3">
    <w:name w:val="Caption3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numbering" w:customStyle="1" w:styleId="NoList9">
    <w:name w:val="No List9"/>
    <w:next w:val="a4"/>
    <w:uiPriority w:val="99"/>
    <w:semiHidden/>
    <w:unhideWhenUsed/>
    <w:rsid w:val="0055211D"/>
  </w:style>
  <w:style w:type="table" w:customStyle="1" w:styleId="TableGrid7">
    <w:name w:val="Table Grid7"/>
    <w:basedOn w:val="a3"/>
    <w:next w:val="aff2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a1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a4"/>
    <w:rsid w:val="00133663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39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0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0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7B697-B90C-445A-8123-9B1F91CD8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6</TotalTime>
  <Pages>3</Pages>
  <Words>824</Words>
  <Characters>4698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RAN4 RF Contribution</vt:lpstr>
    </vt:vector>
  </TitlesOfParts>
  <Company/>
  <LinksUpToDate>false</LinksUpToDate>
  <CharactersWithSpaces>5511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Tenshiyou Dan/段　天祥</dc:creator>
  <cp:lastModifiedBy>Tenshiyou Dan</cp:lastModifiedBy>
  <cp:revision>6</cp:revision>
  <cp:lastPrinted>2010-01-07T15:23:00Z</cp:lastPrinted>
  <dcterms:created xsi:type="dcterms:W3CDTF">2021-04-01T11:50:00Z</dcterms:created>
  <dcterms:modified xsi:type="dcterms:W3CDTF">2021-04-02T01:19:00Z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